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D1F37" w14:textId="7F6385C1" w:rsidR="0091783C" w:rsidRPr="00FB6CFD" w:rsidRDefault="00857FD0" w:rsidP="003A3ACC">
      <w:pPr>
        <w:pStyle w:val="Titel"/>
      </w:pPr>
      <w:r>
        <w:t xml:space="preserve">Teil </w:t>
      </w:r>
      <w:r w:rsidR="0072518C">
        <w:t>D</w:t>
      </w:r>
      <w:r w:rsidR="00B41BF4">
        <w:t>1</w:t>
      </w:r>
      <w:r>
        <w:t xml:space="preserve">: </w:t>
      </w:r>
      <w:r w:rsidR="00D65325">
        <w:t>Angaben des Anbieters</w:t>
      </w:r>
    </w:p>
    <w:p w14:paraId="66E74553" w14:textId="3BD47557" w:rsidR="00CC12FD" w:rsidRDefault="00F85E32">
      <w:pPr>
        <w:pStyle w:val="Verzeichnis1"/>
        <w:tabs>
          <w:tab w:val="left" w:pos="400"/>
          <w:tab w:val="right" w:leader="dot" w:pos="9372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r>
        <w:rPr>
          <w:rFonts w:ascii="Times New Roman" w:hAnsi="Times New Roman"/>
          <w:b w:val="0"/>
          <w:bCs w:val="0"/>
          <w:caps w:val="0"/>
          <w:smallCaps/>
        </w:rPr>
        <w:fldChar w:fldCharType="begin"/>
      </w:r>
      <w:r>
        <w:rPr>
          <w:rFonts w:ascii="Times New Roman" w:hAnsi="Times New Roman"/>
          <w:b w:val="0"/>
          <w:bCs w:val="0"/>
          <w:caps w:val="0"/>
          <w:smallCaps/>
        </w:rPr>
        <w:instrText xml:space="preserve"> TOC \o "2-2" \h \z \t "Überschrift 1;1" </w:instrText>
      </w:r>
      <w:r>
        <w:rPr>
          <w:rFonts w:ascii="Times New Roman" w:hAnsi="Times New Roman"/>
          <w:b w:val="0"/>
          <w:bCs w:val="0"/>
          <w:caps w:val="0"/>
          <w:smallCaps/>
        </w:rPr>
        <w:fldChar w:fldCharType="separate"/>
      </w:r>
      <w:hyperlink w:anchor="_Toc25569724" w:history="1">
        <w:r w:rsidR="00CC12FD" w:rsidRPr="0088257E">
          <w:rPr>
            <w:rStyle w:val="Hyperlink"/>
            <w:noProof/>
          </w:rPr>
          <w:t>1</w:t>
        </w:r>
        <w:r w:rsidR="00CC12FD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C12FD" w:rsidRPr="0088257E">
          <w:rPr>
            <w:rStyle w:val="Hyperlink"/>
            <w:noProof/>
          </w:rPr>
          <w:t>Angaben des Anbieters</w:t>
        </w:r>
        <w:r w:rsidR="00CC12FD">
          <w:rPr>
            <w:noProof/>
            <w:webHidden/>
          </w:rPr>
          <w:tab/>
        </w:r>
        <w:r w:rsidR="00CC12FD">
          <w:rPr>
            <w:noProof/>
            <w:webHidden/>
          </w:rPr>
          <w:fldChar w:fldCharType="begin"/>
        </w:r>
        <w:r w:rsidR="00CC12FD">
          <w:rPr>
            <w:noProof/>
            <w:webHidden/>
          </w:rPr>
          <w:instrText xml:space="preserve"> PAGEREF _Toc25569724 \h </w:instrText>
        </w:r>
        <w:r w:rsidR="00CC12FD">
          <w:rPr>
            <w:noProof/>
            <w:webHidden/>
          </w:rPr>
        </w:r>
        <w:r w:rsidR="00CC12FD">
          <w:rPr>
            <w:noProof/>
            <w:webHidden/>
          </w:rPr>
          <w:fldChar w:fldCharType="separate"/>
        </w:r>
        <w:r w:rsidR="005532C4">
          <w:rPr>
            <w:noProof/>
            <w:webHidden/>
          </w:rPr>
          <w:t>2</w:t>
        </w:r>
        <w:r w:rsidR="00CC12FD">
          <w:rPr>
            <w:noProof/>
            <w:webHidden/>
          </w:rPr>
          <w:fldChar w:fldCharType="end"/>
        </w:r>
      </w:hyperlink>
    </w:p>
    <w:p w14:paraId="515B7B82" w14:textId="2C4A1C30" w:rsidR="00CC12FD" w:rsidRDefault="005532C4">
      <w:pPr>
        <w:pStyle w:val="Verzeichnis2"/>
        <w:tabs>
          <w:tab w:val="left" w:pos="800"/>
          <w:tab w:val="right" w:leader="dot" w:pos="9372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25569725" w:history="1">
        <w:r w:rsidR="00CC12FD" w:rsidRPr="0088257E">
          <w:rPr>
            <w:rStyle w:val="Hyperlink"/>
            <w:noProof/>
          </w:rPr>
          <w:t>1.1</w:t>
        </w:r>
        <w:r w:rsidR="00CC12FD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CC12FD" w:rsidRPr="0088257E">
          <w:rPr>
            <w:rStyle w:val="Hyperlink"/>
            <w:noProof/>
          </w:rPr>
          <w:t>Angaben zur Firma</w:t>
        </w:r>
        <w:r w:rsidR="00CC12FD">
          <w:rPr>
            <w:noProof/>
            <w:webHidden/>
          </w:rPr>
          <w:tab/>
        </w:r>
        <w:r w:rsidR="00CC12FD">
          <w:rPr>
            <w:noProof/>
            <w:webHidden/>
          </w:rPr>
          <w:fldChar w:fldCharType="begin"/>
        </w:r>
        <w:r w:rsidR="00CC12FD">
          <w:rPr>
            <w:noProof/>
            <w:webHidden/>
          </w:rPr>
          <w:instrText xml:space="preserve"> PAGEREF _Toc25569725 \h </w:instrText>
        </w:r>
        <w:r w:rsidR="00CC12FD">
          <w:rPr>
            <w:noProof/>
            <w:webHidden/>
          </w:rPr>
        </w:r>
        <w:r w:rsidR="00CC12FD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="00CC12FD">
          <w:rPr>
            <w:noProof/>
            <w:webHidden/>
          </w:rPr>
          <w:fldChar w:fldCharType="end"/>
        </w:r>
      </w:hyperlink>
    </w:p>
    <w:p w14:paraId="3D9E1BD1" w14:textId="4A3CA337" w:rsidR="00CC12FD" w:rsidRDefault="005532C4">
      <w:pPr>
        <w:pStyle w:val="Verzeichnis2"/>
        <w:tabs>
          <w:tab w:val="left" w:pos="800"/>
          <w:tab w:val="right" w:leader="dot" w:pos="9372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25569726" w:history="1">
        <w:r w:rsidR="00CC12FD" w:rsidRPr="0088257E">
          <w:rPr>
            <w:rStyle w:val="Hyperlink"/>
            <w:noProof/>
          </w:rPr>
          <w:t>1.2</w:t>
        </w:r>
        <w:r w:rsidR="00CC12FD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CC12FD" w:rsidRPr="0088257E">
          <w:rPr>
            <w:rStyle w:val="Hyperlink"/>
            <w:noProof/>
          </w:rPr>
          <w:t>Umsatz und Anzahl der Mitarbeiter der letzten drei Jahre</w:t>
        </w:r>
        <w:r w:rsidR="00CC12FD">
          <w:rPr>
            <w:noProof/>
            <w:webHidden/>
          </w:rPr>
          <w:tab/>
        </w:r>
        <w:r w:rsidR="00CC12FD">
          <w:rPr>
            <w:noProof/>
            <w:webHidden/>
          </w:rPr>
          <w:fldChar w:fldCharType="begin"/>
        </w:r>
        <w:r w:rsidR="00CC12FD">
          <w:rPr>
            <w:noProof/>
            <w:webHidden/>
          </w:rPr>
          <w:instrText xml:space="preserve"> PAGEREF _Toc25569726 \h </w:instrText>
        </w:r>
        <w:r w:rsidR="00CC12FD">
          <w:rPr>
            <w:noProof/>
            <w:webHidden/>
          </w:rPr>
        </w:r>
        <w:r w:rsidR="00CC12FD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="00CC12FD">
          <w:rPr>
            <w:noProof/>
            <w:webHidden/>
          </w:rPr>
          <w:fldChar w:fldCharType="end"/>
        </w:r>
      </w:hyperlink>
    </w:p>
    <w:p w14:paraId="759E08D9" w14:textId="41715A96" w:rsidR="00CC12FD" w:rsidRDefault="005532C4">
      <w:pPr>
        <w:pStyle w:val="Verzeichnis2"/>
        <w:tabs>
          <w:tab w:val="left" w:pos="800"/>
          <w:tab w:val="right" w:leader="dot" w:pos="9372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25569727" w:history="1">
        <w:r w:rsidR="00CC12FD" w:rsidRPr="0088257E">
          <w:rPr>
            <w:rStyle w:val="Hyperlink"/>
            <w:noProof/>
          </w:rPr>
          <w:t>1.3</w:t>
        </w:r>
        <w:r w:rsidR="00CC12FD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CC12FD" w:rsidRPr="0088257E">
          <w:rPr>
            <w:rStyle w:val="Hyperlink"/>
            <w:noProof/>
          </w:rPr>
          <w:t>Berufshaftpflichtversicherung</w:t>
        </w:r>
        <w:r w:rsidR="00CC12FD">
          <w:rPr>
            <w:noProof/>
            <w:webHidden/>
          </w:rPr>
          <w:tab/>
        </w:r>
        <w:r w:rsidR="00CC12FD">
          <w:rPr>
            <w:noProof/>
            <w:webHidden/>
          </w:rPr>
          <w:fldChar w:fldCharType="begin"/>
        </w:r>
        <w:r w:rsidR="00CC12FD">
          <w:rPr>
            <w:noProof/>
            <w:webHidden/>
          </w:rPr>
          <w:instrText xml:space="preserve"> PAGEREF _Toc25569727 \h </w:instrText>
        </w:r>
        <w:r w:rsidR="00CC12FD">
          <w:rPr>
            <w:noProof/>
            <w:webHidden/>
          </w:rPr>
        </w:r>
        <w:r w:rsidR="00CC12FD"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 w:rsidR="00CC12FD">
          <w:rPr>
            <w:noProof/>
            <w:webHidden/>
          </w:rPr>
          <w:fldChar w:fldCharType="end"/>
        </w:r>
      </w:hyperlink>
    </w:p>
    <w:p w14:paraId="4AC66A90" w14:textId="6C85604C" w:rsidR="00CC12FD" w:rsidRDefault="005532C4">
      <w:pPr>
        <w:pStyle w:val="Verzeichnis2"/>
        <w:tabs>
          <w:tab w:val="left" w:pos="800"/>
          <w:tab w:val="right" w:leader="dot" w:pos="9372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25569728" w:history="1">
        <w:r w:rsidR="00CC12FD" w:rsidRPr="0088257E">
          <w:rPr>
            <w:rStyle w:val="Hyperlink"/>
            <w:noProof/>
          </w:rPr>
          <w:t>1.4</w:t>
        </w:r>
        <w:r w:rsidR="00CC12FD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CC12FD" w:rsidRPr="0088257E">
          <w:rPr>
            <w:rStyle w:val="Hyperlink"/>
            <w:noProof/>
          </w:rPr>
          <w:t>Selbstdeklaration</w:t>
        </w:r>
        <w:r w:rsidR="00CC12FD">
          <w:rPr>
            <w:noProof/>
            <w:webHidden/>
          </w:rPr>
          <w:tab/>
        </w:r>
        <w:r w:rsidR="00CC12FD">
          <w:rPr>
            <w:noProof/>
            <w:webHidden/>
          </w:rPr>
          <w:fldChar w:fldCharType="begin"/>
        </w:r>
        <w:r w:rsidR="00CC12FD">
          <w:rPr>
            <w:noProof/>
            <w:webHidden/>
          </w:rPr>
          <w:instrText xml:space="preserve"> PAGEREF _Toc25569728 \h </w:instrText>
        </w:r>
        <w:r w:rsidR="00CC12FD">
          <w:rPr>
            <w:noProof/>
            <w:webHidden/>
          </w:rPr>
        </w:r>
        <w:r w:rsidR="00CC12FD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CC12FD">
          <w:rPr>
            <w:noProof/>
            <w:webHidden/>
          </w:rPr>
          <w:fldChar w:fldCharType="end"/>
        </w:r>
      </w:hyperlink>
    </w:p>
    <w:p w14:paraId="38F2E85C" w14:textId="5EEAAD61" w:rsidR="00CC12FD" w:rsidRDefault="005532C4">
      <w:pPr>
        <w:pStyle w:val="Verzeichnis2"/>
        <w:tabs>
          <w:tab w:val="left" w:pos="800"/>
          <w:tab w:val="right" w:leader="dot" w:pos="9372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25569729" w:history="1">
        <w:r w:rsidR="00CC12FD" w:rsidRPr="0088257E">
          <w:rPr>
            <w:rStyle w:val="Hyperlink"/>
            <w:noProof/>
          </w:rPr>
          <w:t>1.5</w:t>
        </w:r>
        <w:r w:rsidR="00CC12FD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CC12FD" w:rsidRPr="0088257E">
          <w:rPr>
            <w:rStyle w:val="Hyperlink"/>
            <w:noProof/>
          </w:rPr>
          <w:t>Angaben zu Subunternehmer Nr 1.</w:t>
        </w:r>
        <w:r w:rsidR="00CC12FD">
          <w:rPr>
            <w:noProof/>
            <w:webHidden/>
          </w:rPr>
          <w:tab/>
        </w:r>
        <w:r w:rsidR="00CC12FD">
          <w:rPr>
            <w:noProof/>
            <w:webHidden/>
          </w:rPr>
          <w:fldChar w:fldCharType="begin"/>
        </w:r>
        <w:r w:rsidR="00CC12FD">
          <w:rPr>
            <w:noProof/>
            <w:webHidden/>
          </w:rPr>
          <w:instrText xml:space="preserve"> PAGEREF _Toc25569729 \h </w:instrText>
        </w:r>
        <w:r w:rsidR="00CC12FD">
          <w:rPr>
            <w:noProof/>
            <w:webHidden/>
          </w:rPr>
        </w:r>
        <w:r w:rsidR="00CC12FD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CC12FD">
          <w:rPr>
            <w:noProof/>
            <w:webHidden/>
          </w:rPr>
          <w:fldChar w:fldCharType="end"/>
        </w:r>
      </w:hyperlink>
    </w:p>
    <w:p w14:paraId="59C8E74A" w14:textId="6161A968" w:rsidR="00CC12FD" w:rsidRDefault="005532C4">
      <w:pPr>
        <w:pStyle w:val="Verzeichnis2"/>
        <w:tabs>
          <w:tab w:val="left" w:pos="800"/>
          <w:tab w:val="right" w:leader="dot" w:pos="9372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25569730" w:history="1">
        <w:r w:rsidR="00CC12FD" w:rsidRPr="0088257E">
          <w:rPr>
            <w:rStyle w:val="Hyperlink"/>
            <w:noProof/>
          </w:rPr>
          <w:t>1.6</w:t>
        </w:r>
        <w:r w:rsidR="00CC12FD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CC12FD" w:rsidRPr="0088257E">
          <w:rPr>
            <w:rStyle w:val="Hyperlink"/>
            <w:noProof/>
          </w:rPr>
          <w:t>Angaben zu Subunternehmer Nr 2.</w:t>
        </w:r>
        <w:r w:rsidR="00CC12FD">
          <w:rPr>
            <w:noProof/>
            <w:webHidden/>
          </w:rPr>
          <w:tab/>
        </w:r>
        <w:r w:rsidR="00CC12FD">
          <w:rPr>
            <w:noProof/>
            <w:webHidden/>
          </w:rPr>
          <w:fldChar w:fldCharType="begin"/>
        </w:r>
        <w:r w:rsidR="00CC12FD">
          <w:rPr>
            <w:noProof/>
            <w:webHidden/>
          </w:rPr>
          <w:instrText xml:space="preserve"> PAGEREF _Toc25569730 \h </w:instrText>
        </w:r>
        <w:r w:rsidR="00CC12FD">
          <w:rPr>
            <w:noProof/>
            <w:webHidden/>
          </w:rPr>
        </w:r>
        <w:r w:rsidR="00CC12FD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CC12FD">
          <w:rPr>
            <w:noProof/>
            <w:webHidden/>
          </w:rPr>
          <w:fldChar w:fldCharType="end"/>
        </w:r>
      </w:hyperlink>
    </w:p>
    <w:p w14:paraId="0B5DE1DF" w14:textId="57D2367A" w:rsidR="00CC12FD" w:rsidRDefault="005532C4">
      <w:pPr>
        <w:pStyle w:val="Verzeichnis1"/>
        <w:tabs>
          <w:tab w:val="left" w:pos="400"/>
          <w:tab w:val="right" w:leader="dot" w:pos="9372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25569731" w:history="1">
        <w:r w:rsidR="00CC12FD" w:rsidRPr="0088257E">
          <w:rPr>
            <w:rStyle w:val="Hyperlink"/>
            <w:noProof/>
          </w:rPr>
          <w:t>2</w:t>
        </w:r>
        <w:r w:rsidR="00CC12FD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C12FD" w:rsidRPr="0088257E">
          <w:rPr>
            <w:rStyle w:val="Hyperlink"/>
            <w:noProof/>
          </w:rPr>
          <w:t>Eignungskriterien</w:t>
        </w:r>
        <w:r w:rsidR="00CC12FD">
          <w:rPr>
            <w:noProof/>
            <w:webHidden/>
          </w:rPr>
          <w:tab/>
        </w:r>
        <w:r w:rsidR="00CC12FD">
          <w:rPr>
            <w:noProof/>
            <w:webHidden/>
          </w:rPr>
          <w:fldChar w:fldCharType="begin"/>
        </w:r>
        <w:r w:rsidR="00CC12FD">
          <w:rPr>
            <w:noProof/>
            <w:webHidden/>
          </w:rPr>
          <w:instrText xml:space="preserve"> PAGEREF _Toc25569731 \h </w:instrText>
        </w:r>
        <w:r w:rsidR="00CC12FD">
          <w:rPr>
            <w:noProof/>
            <w:webHidden/>
          </w:rPr>
        </w:r>
        <w:r w:rsidR="00CC12FD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CC12FD">
          <w:rPr>
            <w:noProof/>
            <w:webHidden/>
          </w:rPr>
          <w:fldChar w:fldCharType="end"/>
        </w:r>
      </w:hyperlink>
    </w:p>
    <w:p w14:paraId="2BAECF47" w14:textId="082A0A99" w:rsidR="00CC12FD" w:rsidRDefault="005532C4">
      <w:pPr>
        <w:pStyle w:val="Verzeichnis2"/>
        <w:tabs>
          <w:tab w:val="left" w:pos="800"/>
          <w:tab w:val="right" w:leader="dot" w:pos="9372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25569732" w:history="1">
        <w:r w:rsidR="00CC12FD" w:rsidRPr="0088257E">
          <w:rPr>
            <w:rStyle w:val="Hyperlink"/>
            <w:noProof/>
          </w:rPr>
          <w:t>2.1</w:t>
        </w:r>
        <w:r w:rsidR="00CC12FD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CC12FD" w:rsidRPr="0088257E">
          <w:rPr>
            <w:rStyle w:val="Hyperlink"/>
            <w:noProof/>
          </w:rPr>
          <w:t>Eignungskriterium 1: Firmenreferenzobjekte</w:t>
        </w:r>
        <w:r w:rsidR="00CC12FD">
          <w:rPr>
            <w:noProof/>
            <w:webHidden/>
          </w:rPr>
          <w:tab/>
        </w:r>
        <w:r w:rsidR="00CC12FD">
          <w:rPr>
            <w:noProof/>
            <w:webHidden/>
          </w:rPr>
          <w:fldChar w:fldCharType="begin"/>
        </w:r>
        <w:r w:rsidR="00CC12FD">
          <w:rPr>
            <w:noProof/>
            <w:webHidden/>
          </w:rPr>
          <w:instrText xml:space="preserve"> PAGEREF _Toc25569732 \h </w:instrText>
        </w:r>
        <w:r w:rsidR="00CC12FD">
          <w:rPr>
            <w:noProof/>
            <w:webHidden/>
          </w:rPr>
        </w:r>
        <w:r w:rsidR="00CC12FD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CC12FD">
          <w:rPr>
            <w:noProof/>
            <w:webHidden/>
          </w:rPr>
          <w:fldChar w:fldCharType="end"/>
        </w:r>
      </w:hyperlink>
    </w:p>
    <w:p w14:paraId="6C529129" w14:textId="2BF68958" w:rsidR="00CC12FD" w:rsidRDefault="005532C4">
      <w:pPr>
        <w:pStyle w:val="Verzeichnis2"/>
        <w:tabs>
          <w:tab w:val="left" w:pos="800"/>
          <w:tab w:val="right" w:leader="dot" w:pos="9372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25569733" w:history="1">
        <w:r w:rsidR="00CC12FD" w:rsidRPr="0088257E">
          <w:rPr>
            <w:rStyle w:val="Hyperlink"/>
            <w:noProof/>
          </w:rPr>
          <w:t>2.2</w:t>
        </w:r>
        <w:r w:rsidR="00CC12FD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CC12FD" w:rsidRPr="0088257E">
          <w:rPr>
            <w:rStyle w:val="Hyperlink"/>
            <w:noProof/>
          </w:rPr>
          <w:t>Eignungskriterium 2: Qualitätsnachweis</w:t>
        </w:r>
        <w:r w:rsidR="00CC12FD">
          <w:rPr>
            <w:noProof/>
            <w:webHidden/>
          </w:rPr>
          <w:tab/>
        </w:r>
        <w:r w:rsidR="00CC12FD">
          <w:rPr>
            <w:noProof/>
            <w:webHidden/>
          </w:rPr>
          <w:fldChar w:fldCharType="begin"/>
        </w:r>
        <w:r w:rsidR="00CC12FD">
          <w:rPr>
            <w:noProof/>
            <w:webHidden/>
          </w:rPr>
          <w:instrText xml:space="preserve"> PAGEREF _Toc25569733 \h </w:instrText>
        </w:r>
        <w:r w:rsidR="00CC12FD">
          <w:rPr>
            <w:noProof/>
            <w:webHidden/>
          </w:rPr>
        </w:r>
        <w:r w:rsidR="00CC12FD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CC12FD">
          <w:rPr>
            <w:noProof/>
            <w:webHidden/>
          </w:rPr>
          <w:fldChar w:fldCharType="end"/>
        </w:r>
      </w:hyperlink>
    </w:p>
    <w:p w14:paraId="3697BED7" w14:textId="0C5AD328" w:rsidR="00CC12FD" w:rsidRDefault="005532C4">
      <w:pPr>
        <w:pStyle w:val="Verzeichnis2"/>
        <w:tabs>
          <w:tab w:val="left" w:pos="800"/>
          <w:tab w:val="right" w:leader="dot" w:pos="9372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25569734" w:history="1">
        <w:r w:rsidR="00CC12FD" w:rsidRPr="0088257E">
          <w:rPr>
            <w:rStyle w:val="Hyperlink"/>
            <w:noProof/>
          </w:rPr>
          <w:t>2.3</w:t>
        </w:r>
        <w:r w:rsidR="00CC12FD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CC12FD" w:rsidRPr="0088257E">
          <w:rPr>
            <w:rStyle w:val="Hyperlink"/>
            <w:noProof/>
          </w:rPr>
          <w:t>Eignungskriterium 3: Beherrschung der deutschen Sprache</w:t>
        </w:r>
        <w:r w:rsidR="00CC12FD">
          <w:rPr>
            <w:noProof/>
            <w:webHidden/>
          </w:rPr>
          <w:tab/>
        </w:r>
        <w:r w:rsidR="00CC12FD">
          <w:rPr>
            <w:noProof/>
            <w:webHidden/>
          </w:rPr>
          <w:fldChar w:fldCharType="begin"/>
        </w:r>
        <w:r w:rsidR="00CC12FD">
          <w:rPr>
            <w:noProof/>
            <w:webHidden/>
          </w:rPr>
          <w:instrText xml:space="preserve"> PAGEREF _Toc25569734 \h </w:instrText>
        </w:r>
        <w:r w:rsidR="00CC12FD">
          <w:rPr>
            <w:noProof/>
            <w:webHidden/>
          </w:rPr>
        </w:r>
        <w:r w:rsidR="00CC12FD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CC12FD">
          <w:rPr>
            <w:noProof/>
            <w:webHidden/>
          </w:rPr>
          <w:fldChar w:fldCharType="end"/>
        </w:r>
      </w:hyperlink>
    </w:p>
    <w:p w14:paraId="76811C23" w14:textId="641E419F" w:rsidR="00CC12FD" w:rsidRDefault="005532C4">
      <w:pPr>
        <w:pStyle w:val="Verzeichnis1"/>
        <w:tabs>
          <w:tab w:val="left" w:pos="400"/>
          <w:tab w:val="right" w:leader="dot" w:pos="9372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25569735" w:history="1">
        <w:r w:rsidR="00CC12FD" w:rsidRPr="0088257E">
          <w:rPr>
            <w:rStyle w:val="Hyperlink"/>
            <w:noProof/>
            <w:lang w:val="de-DE"/>
          </w:rPr>
          <w:t>3</w:t>
        </w:r>
        <w:r w:rsidR="00CC12FD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C12FD" w:rsidRPr="0088257E">
          <w:rPr>
            <w:rStyle w:val="Hyperlink"/>
            <w:noProof/>
            <w:lang w:val="de-DE"/>
          </w:rPr>
          <w:t>Zuschlagskriterien</w:t>
        </w:r>
        <w:r w:rsidR="00CC12FD">
          <w:rPr>
            <w:noProof/>
            <w:webHidden/>
          </w:rPr>
          <w:tab/>
        </w:r>
        <w:r w:rsidR="00CC12FD">
          <w:rPr>
            <w:noProof/>
            <w:webHidden/>
          </w:rPr>
          <w:fldChar w:fldCharType="begin"/>
        </w:r>
        <w:r w:rsidR="00CC12FD">
          <w:rPr>
            <w:noProof/>
            <w:webHidden/>
          </w:rPr>
          <w:instrText xml:space="preserve"> PAGEREF _Toc25569735 \h </w:instrText>
        </w:r>
        <w:r w:rsidR="00CC12FD">
          <w:rPr>
            <w:noProof/>
            <w:webHidden/>
          </w:rPr>
        </w:r>
        <w:r w:rsidR="00CC12FD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CC12FD">
          <w:rPr>
            <w:noProof/>
            <w:webHidden/>
          </w:rPr>
          <w:fldChar w:fldCharType="end"/>
        </w:r>
      </w:hyperlink>
    </w:p>
    <w:p w14:paraId="52216958" w14:textId="5E831255" w:rsidR="00CC12FD" w:rsidRDefault="005532C4">
      <w:pPr>
        <w:pStyle w:val="Verzeichnis2"/>
        <w:tabs>
          <w:tab w:val="left" w:pos="800"/>
          <w:tab w:val="right" w:leader="dot" w:pos="9372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25569736" w:history="1">
        <w:r w:rsidR="00CC12FD" w:rsidRPr="0088257E">
          <w:rPr>
            <w:rStyle w:val="Hyperlink"/>
            <w:noProof/>
            <w:lang w:val="de-DE"/>
          </w:rPr>
          <w:t>3.1</w:t>
        </w:r>
        <w:r w:rsidR="00CC12FD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CC12FD" w:rsidRPr="0088257E">
          <w:rPr>
            <w:rStyle w:val="Hyperlink"/>
            <w:noProof/>
            <w:lang w:val="de-DE"/>
          </w:rPr>
          <w:t>Zuschlagskriterium 1: Preis</w:t>
        </w:r>
        <w:r w:rsidR="00CC12FD">
          <w:rPr>
            <w:noProof/>
            <w:webHidden/>
          </w:rPr>
          <w:tab/>
        </w:r>
        <w:r w:rsidR="00CC12FD">
          <w:rPr>
            <w:noProof/>
            <w:webHidden/>
          </w:rPr>
          <w:fldChar w:fldCharType="begin"/>
        </w:r>
        <w:r w:rsidR="00CC12FD">
          <w:rPr>
            <w:noProof/>
            <w:webHidden/>
          </w:rPr>
          <w:instrText xml:space="preserve"> PAGEREF _Toc25569736 \h </w:instrText>
        </w:r>
        <w:r w:rsidR="00CC12FD">
          <w:rPr>
            <w:noProof/>
            <w:webHidden/>
          </w:rPr>
        </w:r>
        <w:r w:rsidR="00CC12FD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CC12FD">
          <w:rPr>
            <w:noProof/>
            <w:webHidden/>
          </w:rPr>
          <w:fldChar w:fldCharType="end"/>
        </w:r>
      </w:hyperlink>
    </w:p>
    <w:p w14:paraId="66D32DE8" w14:textId="2B23D3E4" w:rsidR="00CC12FD" w:rsidRDefault="005532C4">
      <w:pPr>
        <w:pStyle w:val="Verzeichnis2"/>
        <w:tabs>
          <w:tab w:val="left" w:pos="800"/>
          <w:tab w:val="right" w:leader="dot" w:pos="9372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25569737" w:history="1">
        <w:r w:rsidR="00CC12FD" w:rsidRPr="0088257E">
          <w:rPr>
            <w:rStyle w:val="Hyperlink"/>
            <w:noProof/>
            <w:lang w:val="de-DE"/>
          </w:rPr>
          <w:t>3.2</w:t>
        </w:r>
        <w:r w:rsidR="00CC12FD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CC12FD" w:rsidRPr="0088257E">
          <w:rPr>
            <w:rStyle w:val="Hyperlink"/>
            <w:noProof/>
            <w:lang w:val="de-DE"/>
          </w:rPr>
          <w:t>Zuschlagskriterium 2: Erfahrung der Schlüsselpersonen</w:t>
        </w:r>
        <w:r w:rsidR="00CC12FD">
          <w:rPr>
            <w:noProof/>
            <w:webHidden/>
          </w:rPr>
          <w:tab/>
        </w:r>
        <w:r w:rsidR="00CC12FD">
          <w:rPr>
            <w:noProof/>
            <w:webHidden/>
          </w:rPr>
          <w:fldChar w:fldCharType="begin"/>
        </w:r>
        <w:r w:rsidR="00CC12FD">
          <w:rPr>
            <w:noProof/>
            <w:webHidden/>
          </w:rPr>
          <w:instrText xml:space="preserve"> PAGEREF _Toc25569737 \h </w:instrText>
        </w:r>
        <w:r w:rsidR="00CC12FD">
          <w:rPr>
            <w:noProof/>
            <w:webHidden/>
          </w:rPr>
        </w:r>
        <w:r w:rsidR="00CC12FD"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 w:rsidR="00CC12FD">
          <w:rPr>
            <w:noProof/>
            <w:webHidden/>
          </w:rPr>
          <w:fldChar w:fldCharType="end"/>
        </w:r>
      </w:hyperlink>
    </w:p>
    <w:p w14:paraId="4E950E6C" w14:textId="326A6B6F" w:rsidR="00CC12FD" w:rsidRDefault="005532C4">
      <w:pPr>
        <w:pStyle w:val="Verzeichnis2"/>
        <w:tabs>
          <w:tab w:val="left" w:pos="800"/>
          <w:tab w:val="right" w:leader="dot" w:pos="9372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25569738" w:history="1">
        <w:r w:rsidR="00CC12FD" w:rsidRPr="0088257E">
          <w:rPr>
            <w:rStyle w:val="Hyperlink"/>
            <w:noProof/>
            <w:lang w:val="de-DE"/>
          </w:rPr>
          <w:t>3.4</w:t>
        </w:r>
        <w:r w:rsidR="00CC12FD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CC12FD" w:rsidRPr="0088257E">
          <w:rPr>
            <w:rStyle w:val="Hyperlink"/>
            <w:noProof/>
            <w:lang w:val="de-DE"/>
          </w:rPr>
          <w:t>Zuschlagskriterium 3: Aufgabenanalyse</w:t>
        </w:r>
        <w:r w:rsidR="00CC12FD">
          <w:rPr>
            <w:noProof/>
            <w:webHidden/>
          </w:rPr>
          <w:tab/>
        </w:r>
        <w:r w:rsidR="00CC12FD">
          <w:rPr>
            <w:noProof/>
            <w:webHidden/>
          </w:rPr>
          <w:fldChar w:fldCharType="begin"/>
        </w:r>
        <w:r w:rsidR="00CC12FD">
          <w:rPr>
            <w:noProof/>
            <w:webHidden/>
          </w:rPr>
          <w:instrText xml:space="preserve"> PAGEREF _Toc25569738 \h </w:instrText>
        </w:r>
        <w:r w:rsidR="00CC12FD">
          <w:rPr>
            <w:noProof/>
            <w:webHidden/>
          </w:rPr>
        </w:r>
        <w:r w:rsidR="00CC12FD"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 w:rsidR="00CC12FD">
          <w:rPr>
            <w:noProof/>
            <w:webHidden/>
          </w:rPr>
          <w:fldChar w:fldCharType="end"/>
        </w:r>
      </w:hyperlink>
    </w:p>
    <w:p w14:paraId="475729B7" w14:textId="516AA42B" w:rsidR="00CC12FD" w:rsidRDefault="005532C4">
      <w:pPr>
        <w:pStyle w:val="Verzeichnis1"/>
        <w:tabs>
          <w:tab w:val="left" w:pos="400"/>
          <w:tab w:val="right" w:leader="dot" w:pos="9372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25569739" w:history="1">
        <w:r w:rsidR="00CC12FD" w:rsidRPr="0088257E">
          <w:rPr>
            <w:rStyle w:val="Hyperlink"/>
            <w:noProof/>
            <w:lang w:val="de-DE"/>
          </w:rPr>
          <w:t>4</w:t>
        </w:r>
        <w:r w:rsidR="00CC12FD"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CC12FD" w:rsidRPr="0088257E">
          <w:rPr>
            <w:rStyle w:val="Hyperlink"/>
            <w:noProof/>
            <w:lang w:val="de-DE"/>
          </w:rPr>
          <w:t>Beilagen des Anbieters</w:t>
        </w:r>
        <w:r w:rsidR="00CC12FD">
          <w:rPr>
            <w:noProof/>
            <w:webHidden/>
          </w:rPr>
          <w:tab/>
        </w:r>
        <w:r w:rsidR="00CC12FD">
          <w:rPr>
            <w:noProof/>
            <w:webHidden/>
          </w:rPr>
          <w:fldChar w:fldCharType="begin"/>
        </w:r>
        <w:r w:rsidR="00CC12FD">
          <w:rPr>
            <w:noProof/>
            <w:webHidden/>
          </w:rPr>
          <w:instrText xml:space="preserve"> PAGEREF _Toc25569739 \h </w:instrText>
        </w:r>
        <w:r w:rsidR="00CC12FD">
          <w:rPr>
            <w:noProof/>
            <w:webHidden/>
          </w:rPr>
        </w:r>
        <w:r w:rsidR="00CC12FD"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 w:rsidR="00CC12FD">
          <w:rPr>
            <w:noProof/>
            <w:webHidden/>
          </w:rPr>
          <w:fldChar w:fldCharType="end"/>
        </w:r>
      </w:hyperlink>
    </w:p>
    <w:p w14:paraId="75E81B35" w14:textId="55309F96" w:rsidR="00CC12FD" w:rsidRDefault="005532C4">
      <w:pPr>
        <w:pStyle w:val="Verzeichnis2"/>
        <w:tabs>
          <w:tab w:val="left" w:pos="800"/>
          <w:tab w:val="right" w:leader="dot" w:pos="9372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25569740" w:history="1">
        <w:r w:rsidR="00CC12FD" w:rsidRPr="0088257E">
          <w:rPr>
            <w:rStyle w:val="Hyperlink"/>
            <w:noProof/>
            <w:lang w:val="de-DE"/>
          </w:rPr>
          <w:t>4.1</w:t>
        </w:r>
        <w:r w:rsidR="00CC12FD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CC12FD" w:rsidRPr="0088257E">
          <w:rPr>
            <w:rStyle w:val="Hyperlink"/>
            <w:noProof/>
            <w:lang w:val="de-DE"/>
          </w:rPr>
          <w:t>Lebensläufe der Schlüsselpersonen</w:t>
        </w:r>
        <w:r w:rsidR="00CC12FD">
          <w:rPr>
            <w:noProof/>
            <w:webHidden/>
          </w:rPr>
          <w:tab/>
        </w:r>
        <w:r w:rsidR="00CC12FD">
          <w:rPr>
            <w:noProof/>
            <w:webHidden/>
          </w:rPr>
          <w:fldChar w:fldCharType="begin"/>
        </w:r>
        <w:r w:rsidR="00CC12FD">
          <w:rPr>
            <w:noProof/>
            <w:webHidden/>
          </w:rPr>
          <w:instrText xml:space="preserve"> PAGEREF _Toc25569740 \h </w:instrText>
        </w:r>
        <w:r w:rsidR="00CC12FD">
          <w:rPr>
            <w:noProof/>
            <w:webHidden/>
          </w:rPr>
        </w:r>
        <w:r w:rsidR="00CC12FD"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 w:rsidR="00CC12FD">
          <w:rPr>
            <w:noProof/>
            <w:webHidden/>
          </w:rPr>
          <w:fldChar w:fldCharType="end"/>
        </w:r>
      </w:hyperlink>
    </w:p>
    <w:p w14:paraId="6468B644" w14:textId="1FAEF847" w:rsidR="00CC12FD" w:rsidRDefault="005532C4">
      <w:pPr>
        <w:pStyle w:val="Verzeichnis2"/>
        <w:tabs>
          <w:tab w:val="left" w:pos="800"/>
          <w:tab w:val="right" w:leader="dot" w:pos="9372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25569741" w:history="1">
        <w:r w:rsidR="00CC12FD" w:rsidRPr="0088257E">
          <w:rPr>
            <w:rStyle w:val="Hyperlink"/>
            <w:noProof/>
            <w:lang w:val="de-DE"/>
          </w:rPr>
          <w:t>4.2</w:t>
        </w:r>
        <w:r w:rsidR="00CC12FD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CC12FD" w:rsidRPr="0088257E">
          <w:rPr>
            <w:rStyle w:val="Hyperlink"/>
            <w:noProof/>
            <w:lang w:val="de-DE"/>
          </w:rPr>
          <w:t>Gültiges QM-Zertifikat einer anerkannten Zertifizierungsstelle oder Gleichwertiges</w:t>
        </w:r>
        <w:r w:rsidR="00CC12FD">
          <w:rPr>
            <w:noProof/>
            <w:webHidden/>
          </w:rPr>
          <w:tab/>
        </w:r>
        <w:r w:rsidR="00CC12FD">
          <w:rPr>
            <w:noProof/>
            <w:webHidden/>
          </w:rPr>
          <w:fldChar w:fldCharType="begin"/>
        </w:r>
        <w:r w:rsidR="00CC12FD">
          <w:rPr>
            <w:noProof/>
            <w:webHidden/>
          </w:rPr>
          <w:instrText xml:space="preserve"> PAGEREF _Toc25569741 \h </w:instrText>
        </w:r>
        <w:r w:rsidR="00CC12FD">
          <w:rPr>
            <w:noProof/>
            <w:webHidden/>
          </w:rPr>
        </w:r>
        <w:r w:rsidR="00CC12FD"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 w:rsidR="00CC12FD">
          <w:rPr>
            <w:noProof/>
            <w:webHidden/>
          </w:rPr>
          <w:fldChar w:fldCharType="end"/>
        </w:r>
      </w:hyperlink>
    </w:p>
    <w:p w14:paraId="20252BD7" w14:textId="03FF21AD" w:rsidR="00CC12FD" w:rsidRDefault="005532C4">
      <w:pPr>
        <w:pStyle w:val="Verzeichnis2"/>
        <w:tabs>
          <w:tab w:val="left" w:pos="800"/>
          <w:tab w:val="right" w:leader="dot" w:pos="9372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25569742" w:history="1">
        <w:r w:rsidR="00CC12FD" w:rsidRPr="0088257E">
          <w:rPr>
            <w:rStyle w:val="Hyperlink"/>
            <w:noProof/>
          </w:rPr>
          <w:t>4.3</w:t>
        </w:r>
        <w:r w:rsidR="00CC12FD"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="00CC12FD" w:rsidRPr="0088257E">
          <w:rPr>
            <w:rStyle w:val="Hyperlink"/>
            <w:noProof/>
          </w:rPr>
          <w:t>Organigramm des Anbieters (Stammorganisation)</w:t>
        </w:r>
        <w:r w:rsidR="00CC12FD">
          <w:rPr>
            <w:noProof/>
            <w:webHidden/>
          </w:rPr>
          <w:tab/>
        </w:r>
        <w:r w:rsidR="00CC12FD">
          <w:rPr>
            <w:noProof/>
            <w:webHidden/>
          </w:rPr>
          <w:fldChar w:fldCharType="begin"/>
        </w:r>
        <w:r w:rsidR="00CC12FD">
          <w:rPr>
            <w:noProof/>
            <w:webHidden/>
          </w:rPr>
          <w:instrText xml:space="preserve"> PAGEREF _Toc25569742 \h </w:instrText>
        </w:r>
        <w:r w:rsidR="00CC12FD">
          <w:rPr>
            <w:noProof/>
            <w:webHidden/>
          </w:rPr>
        </w:r>
        <w:r w:rsidR="00CC12FD"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 w:rsidR="00CC12FD">
          <w:rPr>
            <w:noProof/>
            <w:webHidden/>
          </w:rPr>
          <w:fldChar w:fldCharType="end"/>
        </w:r>
      </w:hyperlink>
    </w:p>
    <w:p w14:paraId="66B35A98" w14:textId="68C4F491" w:rsidR="0091783C" w:rsidRPr="00FB6CFD" w:rsidRDefault="00F85E32" w:rsidP="003A3ACC">
      <w:pPr>
        <w:pStyle w:val="Verzeichnis2"/>
      </w:pPr>
      <w:r>
        <w:rPr>
          <w:rFonts w:ascii="Times New Roman" w:hAnsi="Times New Roman"/>
          <w:b/>
          <w:bCs/>
          <w:caps/>
          <w:smallCaps w:val="0"/>
        </w:rPr>
        <w:fldChar w:fldCharType="end"/>
      </w:r>
      <w:r w:rsidR="0091783C" w:rsidRPr="00FB6CFD">
        <w:br w:type="page"/>
      </w:r>
    </w:p>
    <w:p w14:paraId="47EB11B8" w14:textId="1BFE9D14" w:rsidR="00D65325" w:rsidRDefault="00D65325" w:rsidP="00D65325">
      <w:pPr>
        <w:pStyle w:val="berschrift1"/>
        <w:numPr>
          <w:ilvl w:val="0"/>
          <w:numId w:val="3"/>
        </w:numPr>
      </w:pPr>
      <w:bookmarkStart w:id="0" w:name="_Toc400354197"/>
      <w:bookmarkStart w:id="1" w:name="_Toc400354367"/>
      <w:bookmarkStart w:id="2" w:name="_Toc400354614"/>
      <w:bookmarkStart w:id="3" w:name="_Toc400354689"/>
      <w:bookmarkStart w:id="4" w:name="_Toc25569724"/>
      <w:bookmarkStart w:id="5" w:name="_Toc400354245"/>
      <w:r w:rsidRPr="00FB6CFD">
        <w:lastRenderedPageBreak/>
        <w:t xml:space="preserve">Angaben </w:t>
      </w:r>
      <w:bookmarkEnd w:id="0"/>
      <w:bookmarkEnd w:id="1"/>
      <w:bookmarkEnd w:id="2"/>
      <w:bookmarkEnd w:id="3"/>
      <w:r w:rsidR="00074107">
        <w:t>des Anbieters</w:t>
      </w:r>
      <w:bookmarkEnd w:id="4"/>
    </w:p>
    <w:p w14:paraId="4AA44BD9" w14:textId="11DCB932" w:rsidR="00074107" w:rsidRPr="00074107" w:rsidRDefault="00074107" w:rsidP="00074107">
      <w:pPr>
        <w:pStyle w:val="berschrift2"/>
      </w:pPr>
      <w:bookmarkStart w:id="6" w:name="_Toc25569725"/>
      <w:r>
        <w:t>Angaben zur Firma</w:t>
      </w:r>
      <w:bookmarkEnd w:id="6"/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863"/>
        <w:gridCol w:w="939"/>
        <w:gridCol w:w="715"/>
        <w:gridCol w:w="1790"/>
      </w:tblGrid>
      <w:tr w:rsidR="00D65325" w:rsidRPr="00FB6CFD" w14:paraId="54DB8628" w14:textId="77777777" w:rsidTr="00313A4A"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013A779" w14:textId="77777777" w:rsidR="00D65325" w:rsidRPr="00FB6CFD" w:rsidRDefault="00D65325" w:rsidP="00313A4A">
            <w:r w:rsidRPr="00FB6CFD">
              <w:t xml:space="preserve">Name </w:t>
            </w:r>
            <w:r>
              <w:t>der Firma</w:t>
            </w:r>
            <w:r w:rsidRPr="00FB6CFD">
              <w:t>:</w:t>
            </w:r>
          </w:p>
        </w:tc>
        <w:tc>
          <w:tcPr>
            <w:tcW w:w="6307" w:type="dxa"/>
            <w:gridSpan w:val="4"/>
            <w:tcBorders>
              <w:top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2D0C8874" w14:textId="77777777" w:rsidR="00D65325" w:rsidRPr="00FB6CFD" w:rsidRDefault="00D65325" w:rsidP="00313A4A">
            <w:pPr>
              <w:jc w:val="left"/>
            </w:pPr>
            <w:bookmarkStart w:id="7" w:name="unt_name"/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unt_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</w:tr>
      <w:tr w:rsidR="00D65325" w:rsidRPr="00FB6CFD" w14:paraId="61CFD6CD" w14:textId="77777777" w:rsidTr="00313A4A"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04B69955" w14:textId="77777777" w:rsidR="00D65325" w:rsidRPr="00FB6CFD" w:rsidRDefault="00D65325" w:rsidP="00313A4A">
            <w:r w:rsidRPr="00FB6CFD">
              <w:t>Adresse:</w:t>
            </w:r>
          </w:p>
        </w:tc>
        <w:tc>
          <w:tcPr>
            <w:tcW w:w="6307" w:type="dxa"/>
            <w:gridSpan w:val="4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6C24FB76" w14:textId="77777777" w:rsidR="00D65325" w:rsidRPr="00FB6CFD" w:rsidRDefault="00D65325" w:rsidP="00313A4A">
            <w:pPr>
              <w:jc w:val="left"/>
            </w:pPr>
            <w:bookmarkStart w:id="8" w:name="unt_adr1"/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unt_adr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</w:tr>
      <w:tr w:rsidR="00D65325" w:rsidRPr="00FB6CFD" w14:paraId="45A63E49" w14:textId="77777777" w:rsidTr="00313A4A"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7D7056C1" w14:textId="77777777" w:rsidR="00D65325" w:rsidRPr="00FB6CFD" w:rsidRDefault="00D65325" w:rsidP="00313A4A">
            <w:pPr>
              <w:jc w:val="left"/>
            </w:pPr>
          </w:p>
        </w:tc>
        <w:tc>
          <w:tcPr>
            <w:tcW w:w="6307" w:type="dxa"/>
            <w:gridSpan w:val="4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59BD139C" w14:textId="77777777" w:rsidR="00D65325" w:rsidRPr="00FB6CFD" w:rsidRDefault="00D65325" w:rsidP="00313A4A">
            <w:pPr>
              <w:jc w:val="left"/>
            </w:pPr>
            <w:bookmarkStart w:id="9" w:name="unt_adr2"/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unt_adr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</w:tr>
      <w:tr w:rsidR="00D65325" w:rsidRPr="00FB6CFD" w14:paraId="7C338B5A" w14:textId="77777777" w:rsidTr="00313A4A"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15B03E9A" w14:textId="77777777" w:rsidR="00D65325" w:rsidRPr="00FB6CFD" w:rsidRDefault="00D65325" w:rsidP="00313A4A">
            <w:r w:rsidRPr="00FB6CFD">
              <w:t>Telefon:</w:t>
            </w:r>
          </w:p>
        </w:tc>
        <w:tc>
          <w:tcPr>
            <w:tcW w:w="2863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55E69BF" w14:textId="77777777" w:rsidR="00D65325" w:rsidRPr="00FB6CFD" w:rsidRDefault="00D65325" w:rsidP="00313A4A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54" w:type="dxa"/>
            <w:gridSpan w:val="2"/>
            <w:tcBorders>
              <w:top w:val="dotted" w:sz="4" w:space="0" w:color="auto"/>
              <w:bottom w:val="nil"/>
            </w:tcBorders>
            <w:shd w:val="clear" w:color="auto" w:fill="auto"/>
            <w:vAlign w:val="bottom"/>
          </w:tcPr>
          <w:p w14:paraId="320B8906" w14:textId="77777777" w:rsidR="00D65325" w:rsidRPr="00FB6CFD" w:rsidRDefault="00D65325" w:rsidP="00313A4A">
            <w:pPr>
              <w:jc w:val="right"/>
            </w:pPr>
            <w:r w:rsidRPr="00FB6CFD">
              <w:t>Telefax:</w:t>
            </w:r>
          </w:p>
        </w:tc>
        <w:tc>
          <w:tcPr>
            <w:tcW w:w="1790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7F946D56" w14:textId="77777777" w:rsidR="00D65325" w:rsidRPr="00FB6CFD" w:rsidRDefault="00D65325" w:rsidP="00313A4A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65325" w:rsidRPr="00FB6CFD" w14:paraId="7AB03533" w14:textId="77777777" w:rsidTr="00313A4A"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6075F959" w14:textId="77777777" w:rsidR="00D65325" w:rsidRPr="00FB6CFD" w:rsidRDefault="00D65325" w:rsidP="00313A4A">
            <w:r w:rsidRPr="00FB6CFD">
              <w:t>Rechtsform:</w:t>
            </w:r>
          </w:p>
        </w:tc>
        <w:tc>
          <w:tcPr>
            <w:tcW w:w="2863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28EBBCB3" w14:textId="77777777" w:rsidR="00D65325" w:rsidRPr="00FB6CFD" w:rsidRDefault="00D65325" w:rsidP="00313A4A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54" w:type="dxa"/>
            <w:gridSpan w:val="2"/>
            <w:tcBorders>
              <w:top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76B2F20B" w14:textId="77777777" w:rsidR="00D65325" w:rsidRPr="00FB6CFD" w:rsidRDefault="00D65325" w:rsidP="00313A4A">
            <w:pPr>
              <w:jc w:val="left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90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49FC9A17" w14:textId="77777777" w:rsidR="00D65325" w:rsidRPr="00FB6CFD" w:rsidRDefault="00D65325" w:rsidP="00313A4A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65325" w:rsidRPr="00FB6CFD" w14:paraId="7BA5EA3E" w14:textId="77777777" w:rsidTr="00313A4A"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54F5E55B" w14:textId="7F15F969" w:rsidR="00D65325" w:rsidRPr="00FB6CFD" w:rsidRDefault="00D65325" w:rsidP="00313A4A">
            <w:r>
              <w:t>MWST-Nr</w:t>
            </w:r>
            <w:r w:rsidR="0072518C">
              <w:t xml:space="preserve">. </w:t>
            </w:r>
            <w:r>
              <w:t>/</w:t>
            </w:r>
            <w:r w:rsidR="0072518C">
              <w:t xml:space="preserve"> </w:t>
            </w:r>
            <w:r>
              <w:t>UID:</w:t>
            </w:r>
          </w:p>
        </w:tc>
        <w:tc>
          <w:tcPr>
            <w:tcW w:w="6307" w:type="dxa"/>
            <w:gridSpan w:val="4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786CA940" w14:textId="77777777" w:rsidR="00D65325" w:rsidRDefault="00D65325" w:rsidP="00313A4A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65325" w:rsidRPr="00FB6CFD" w14:paraId="4FD48877" w14:textId="77777777" w:rsidTr="00313A4A"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27183F3E" w14:textId="77777777" w:rsidR="00D65325" w:rsidRPr="00FB6CFD" w:rsidRDefault="00D65325" w:rsidP="00313A4A">
            <w:r w:rsidRPr="00FB6CFD">
              <w:t>Gründungsdatum:</w:t>
            </w:r>
          </w:p>
        </w:tc>
        <w:tc>
          <w:tcPr>
            <w:tcW w:w="6307" w:type="dxa"/>
            <w:gridSpan w:val="4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683EE498" w14:textId="77777777" w:rsidR="00D65325" w:rsidRPr="00FB6CFD" w:rsidRDefault="00D65325" w:rsidP="00313A4A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65325" w:rsidRPr="00FB6CFD" w14:paraId="66596168" w14:textId="77777777" w:rsidTr="00313A4A"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278410A1" w14:textId="77777777" w:rsidR="00D65325" w:rsidRPr="00FB6CFD" w:rsidRDefault="00D65325" w:rsidP="00313A4A">
            <w:r w:rsidRPr="00FB6CFD">
              <w:t>Geschäfts- und Steuer</w:t>
            </w:r>
            <w:r>
              <w:t>sitz</w:t>
            </w:r>
            <w:r w:rsidRPr="00FB6CFD">
              <w:t>:</w:t>
            </w:r>
          </w:p>
        </w:tc>
        <w:tc>
          <w:tcPr>
            <w:tcW w:w="6307" w:type="dxa"/>
            <w:gridSpan w:val="4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107EAA56" w14:textId="77777777" w:rsidR="00D65325" w:rsidRPr="00FB6CFD" w:rsidRDefault="00D65325" w:rsidP="00313A4A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65325" w:rsidRPr="00FB6CFD" w14:paraId="0EA08880" w14:textId="77777777" w:rsidTr="00313A4A"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0DFACD84" w14:textId="77777777" w:rsidR="00D65325" w:rsidRPr="00FB6CFD" w:rsidRDefault="00D65325" w:rsidP="00313A4A">
            <w:r w:rsidRPr="00FB6CFD">
              <w:t>Haupttätigkeitsgebiete:</w:t>
            </w:r>
          </w:p>
        </w:tc>
        <w:tc>
          <w:tcPr>
            <w:tcW w:w="2863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9AB08A8" w14:textId="77777777" w:rsidR="00D65325" w:rsidRPr="00FB6CFD" w:rsidRDefault="00D65325" w:rsidP="00313A4A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54" w:type="dxa"/>
            <w:gridSpan w:val="2"/>
            <w:tcBorders>
              <w:top w:val="dotted" w:sz="4" w:space="0" w:color="auto"/>
              <w:bottom w:val="nil"/>
            </w:tcBorders>
            <w:shd w:val="clear" w:color="auto" w:fill="auto"/>
            <w:vAlign w:val="bottom"/>
          </w:tcPr>
          <w:p w14:paraId="61780EB7" w14:textId="77777777" w:rsidR="00D65325" w:rsidRPr="00FB6CFD" w:rsidRDefault="00D65325" w:rsidP="00313A4A">
            <w:pPr>
              <w:jc w:val="right"/>
            </w:pPr>
            <w:r w:rsidRPr="00FB6CFD">
              <w:t>seit:</w:t>
            </w:r>
          </w:p>
        </w:tc>
        <w:tc>
          <w:tcPr>
            <w:tcW w:w="1790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55D95BB8" w14:textId="77777777" w:rsidR="00D65325" w:rsidRPr="00FB6CFD" w:rsidRDefault="00D65325" w:rsidP="00313A4A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65325" w:rsidRPr="00FB6CFD" w14:paraId="1F03AB05" w14:textId="77777777" w:rsidTr="00313A4A"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3FA14422" w14:textId="77777777" w:rsidR="00D65325" w:rsidRPr="00FB6CFD" w:rsidRDefault="00D65325" w:rsidP="00313A4A">
            <w:pPr>
              <w:jc w:val="left"/>
            </w:pPr>
          </w:p>
        </w:tc>
        <w:tc>
          <w:tcPr>
            <w:tcW w:w="2863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28BF9795" w14:textId="77777777" w:rsidR="00D65325" w:rsidRPr="00FB6CFD" w:rsidRDefault="00D65325" w:rsidP="00313A4A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5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26F0B1" w14:textId="77777777" w:rsidR="00D65325" w:rsidRPr="00FB6CFD" w:rsidRDefault="00D65325" w:rsidP="00313A4A">
            <w:pPr>
              <w:jc w:val="right"/>
            </w:pPr>
            <w:r w:rsidRPr="00FB6CFD">
              <w:t>seit:</w:t>
            </w:r>
          </w:p>
        </w:tc>
        <w:tc>
          <w:tcPr>
            <w:tcW w:w="1790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45EC8DAB" w14:textId="77777777" w:rsidR="00D65325" w:rsidRPr="00FB6CFD" w:rsidRDefault="00D65325" w:rsidP="00313A4A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65325" w:rsidRPr="00FB6CFD" w14:paraId="5858008E" w14:textId="77777777" w:rsidTr="00313A4A"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6AC4A6BF" w14:textId="77777777" w:rsidR="00D65325" w:rsidRPr="00FB6CFD" w:rsidRDefault="00D65325" w:rsidP="00313A4A">
            <w:pPr>
              <w:jc w:val="left"/>
            </w:pPr>
          </w:p>
        </w:tc>
        <w:tc>
          <w:tcPr>
            <w:tcW w:w="2863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53DD59D" w14:textId="77777777" w:rsidR="00D65325" w:rsidRPr="00E829CE" w:rsidRDefault="00D65325" w:rsidP="00313A4A">
            <w:pPr>
              <w:jc w:val="left"/>
              <w:rPr>
                <w:rStyle w:val="Strich"/>
              </w:rPr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5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38B4FE" w14:textId="77777777" w:rsidR="00D65325" w:rsidRPr="00FB6CFD" w:rsidRDefault="00D65325" w:rsidP="00313A4A">
            <w:pPr>
              <w:jc w:val="right"/>
            </w:pPr>
            <w:r>
              <w:t>seit:</w:t>
            </w:r>
          </w:p>
        </w:tc>
        <w:tc>
          <w:tcPr>
            <w:tcW w:w="1790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1A84164B" w14:textId="77777777" w:rsidR="00D65325" w:rsidRPr="00E829CE" w:rsidRDefault="00D65325" w:rsidP="00313A4A">
            <w:pPr>
              <w:jc w:val="left"/>
              <w:rPr>
                <w:rStyle w:val="Strich"/>
              </w:rPr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65325" w:rsidRPr="00FB6CFD" w14:paraId="1BB06B11" w14:textId="77777777" w:rsidTr="00313A4A"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431A3078" w14:textId="77777777" w:rsidR="00D65325" w:rsidRPr="00FB6CFD" w:rsidRDefault="00D65325" w:rsidP="00313A4A">
            <w:r w:rsidRPr="00FB6CFD">
              <w:t>Zugehörigkeit zu Firmengruppe, Holding usw.</w:t>
            </w:r>
            <w:r>
              <w:t>:</w:t>
            </w:r>
          </w:p>
        </w:tc>
        <w:tc>
          <w:tcPr>
            <w:tcW w:w="2863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5EC23253" w14:textId="77777777" w:rsidR="00D65325" w:rsidRPr="00FB6CFD" w:rsidRDefault="00D65325" w:rsidP="00313A4A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54" w:type="dxa"/>
            <w:gridSpan w:val="2"/>
            <w:tcBorders>
              <w:top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5B1185F9" w14:textId="77777777" w:rsidR="00D65325" w:rsidRPr="00FB6CFD" w:rsidRDefault="00D65325" w:rsidP="00313A4A">
            <w:pPr>
              <w:jc w:val="left"/>
            </w:pPr>
          </w:p>
        </w:tc>
        <w:tc>
          <w:tcPr>
            <w:tcW w:w="1790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4A4D89E8" w14:textId="77777777" w:rsidR="00D65325" w:rsidRPr="00FB6CFD" w:rsidRDefault="00D65325" w:rsidP="00313A4A">
            <w:pPr>
              <w:jc w:val="left"/>
            </w:pPr>
          </w:p>
        </w:tc>
      </w:tr>
      <w:tr w:rsidR="00D65325" w:rsidRPr="00FB6CFD" w14:paraId="323598B3" w14:textId="77777777" w:rsidTr="00313A4A"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5A082039" w14:textId="77777777" w:rsidR="00D65325" w:rsidRPr="00FB6CFD" w:rsidRDefault="00D65325" w:rsidP="00313A4A">
            <w:r w:rsidRPr="00FB6CFD">
              <w:t>Filialen</w:t>
            </w:r>
            <w:r>
              <w:t xml:space="preserve"> / Niederlassungen</w:t>
            </w:r>
            <w:r w:rsidRPr="00FB6CFD">
              <w:t>:</w:t>
            </w:r>
          </w:p>
        </w:tc>
        <w:tc>
          <w:tcPr>
            <w:tcW w:w="6307" w:type="dxa"/>
            <w:gridSpan w:val="4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04C91BA1" w14:textId="77777777" w:rsidR="00D65325" w:rsidRPr="00FB6CFD" w:rsidRDefault="00D65325" w:rsidP="00313A4A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65325" w:rsidRPr="00FB6CFD" w14:paraId="5A4876A5" w14:textId="77777777" w:rsidTr="00313A4A"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4D2FE11F" w14:textId="77777777" w:rsidR="00D65325" w:rsidRPr="00FB6CFD" w:rsidRDefault="00D65325" w:rsidP="00313A4A">
            <w:pPr>
              <w:jc w:val="left"/>
            </w:pPr>
            <w:r w:rsidRPr="00FB6CFD">
              <w:t>Mitgliedschaften in Berufs-/Fachverbänden:</w:t>
            </w:r>
          </w:p>
        </w:tc>
        <w:tc>
          <w:tcPr>
            <w:tcW w:w="6307" w:type="dxa"/>
            <w:gridSpan w:val="4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40DC30C9" w14:textId="77777777" w:rsidR="00D65325" w:rsidRPr="00FB6CFD" w:rsidRDefault="00D65325" w:rsidP="00313A4A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65325" w:rsidRPr="00FB6CFD" w14:paraId="47B0CD35" w14:textId="77777777" w:rsidTr="00313A4A">
        <w:tblPrEx>
          <w:tblLook w:val="01C0" w:firstRow="0" w:lastRow="1" w:firstColumn="1" w:lastColumn="1" w:noHBand="0" w:noVBand="0"/>
        </w:tblPrEx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8FC79CD" w14:textId="77777777" w:rsidR="00D65325" w:rsidRPr="00FB6CFD" w:rsidRDefault="00D65325" w:rsidP="00313A4A">
            <w:r w:rsidRPr="00FB6CFD">
              <w:t>Auskunftsperson</w:t>
            </w:r>
            <w:r>
              <w:t xml:space="preserve"> Angebot:</w:t>
            </w:r>
          </w:p>
        </w:tc>
        <w:tc>
          <w:tcPr>
            <w:tcW w:w="6307" w:type="dxa"/>
            <w:gridSpan w:val="4"/>
            <w:tcBorders>
              <w:top w:val="dotted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8D9697D" w14:textId="77777777" w:rsidR="00D65325" w:rsidRPr="00FB6CFD" w:rsidRDefault="00D65325" w:rsidP="00313A4A">
            <w:pPr>
              <w:jc w:val="left"/>
            </w:pPr>
          </w:p>
        </w:tc>
      </w:tr>
      <w:tr w:rsidR="00D65325" w:rsidRPr="00FB6CFD" w14:paraId="694F8195" w14:textId="77777777" w:rsidTr="00313A4A">
        <w:tblPrEx>
          <w:tblLook w:val="01C0" w:firstRow="0" w:lastRow="1" w:firstColumn="1" w:lastColumn="1" w:noHBand="0" w:noVBand="0"/>
        </w:tblPrEx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64BD3A33" w14:textId="77777777" w:rsidR="00D65325" w:rsidRPr="00FB6CFD" w:rsidRDefault="00D65325" w:rsidP="00313A4A">
            <w:r w:rsidRPr="00FB6CFD">
              <w:t>Name:</w:t>
            </w:r>
          </w:p>
        </w:tc>
        <w:tc>
          <w:tcPr>
            <w:tcW w:w="2863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A6EAF76" w14:textId="77777777" w:rsidR="00D65325" w:rsidRPr="00FB6CFD" w:rsidRDefault="00D65325" w:rsidP="00313A4A">
            <w:pPr>
              <w:jc w:val="left"/>
            </w:pPr>
            <w:bookmarkStart w:id="10" w:name="unt_person1"/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unt_person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  <w:tc>
          <w:tcPr>
            <w:tcW w:w="9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4E2227" w14:textId="77777777" w:rsidR="00D65325" w:rsidRPr="00FB6CFD" w:rsidRDefault="00D65325" w:rsidP="00313A4A">
            <w:pPr>
              <w:jc w:val="right"/>
            </w:pPr>
            <w:r w:rsidRPr="00FB6CFD">
              <w:t>E-Mail:</w:t>
            </w:r>
          </w:p>
        </w:tc>
        <w:tc>
          <w:tcPr>
            <w:tcW w:w="2505" w:type="dxa"/>
            <w:gridSpan w:val="2"/>
            <w:tcBorders>
              <w:top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3780F54E" w14:textId="77777777" w:rsidR="00D65325" w:rsidRPr="00FB6CFD" w:rsidRDefault="00D65325" w:rsidP="00313A4A">
            <w:pPr>
              <w:jc w:val="left"/>
            </w:pPr>
            <w:bookmarkStart w:id="11" w:name="unt_person2"/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unt_person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</w:tr>
      <w:tr w:rsidR="00D65325" w:rsidRPr="00FB6CFD" w14:paraId="18A965A5" w14:textId="77777777" w:rsidTr="00313A4A">
        <w:tblPrEx>
          <w:tblLook w:val="01C0" w:firstRow="0" w:lastRow="1" w:firstColumn="1" w:lastColumn="1" w:noHBand="0" w:noVBand="0"/>
        </w:tblPrEx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2A2B1F93" w14:textId="77777777" w:rsidR="00D65325" w:rsidRPr="00FB6CFD" w:rsidRDefault="00D65325" w:rsidP="00313A4A">
            <w:r w:rsidRPr="00FB6CFD">
              <w:t>Position:</w:t>
            </w:r>
          </w:p>
        </w:tc>
        <w:tc>
          <w:tcPr>
            <w:tcW w:w="2863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53671A33" w14:textId="77777777" w:rsidR="00D65325" w:rsidRPr="00FB6CFD" w:rsidRDefault="00D65325" w:rsidP="00313A4A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5650187" w14:textId="77777777" w:rsidR="00D65325" w:rsidRPr="00FB6CFD" w:rsidRDefault="00D65325" w:rsidP="00313A4A">
            <w:pPr>
              <w:jc w:val="left"/>
            </w:pPr>
            <w:r w:rsidRPr="00FB6CFD">
              <w:t>Telefon:</w:t>
            </w:r>
          </w:p>
        </w:tc>
        <w:tc>
          <w:tcPr>
            <w:tcW w:w="2505" w:type="dxa"/>
            <w:gridSpan w:val="2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7EF85A33" w14:textId="77777777" w:rsidR="00D65325" w:rsidRPr="00FB6CFD" w:rsidRDefault="00D65325" w:rsidP="00313A4A">
            <w:pPr>
              <w:jc w:val="left"/>
            </w:pPr>
            <w:bookmarkStart w:id="12" w:name="unt_person3"/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unt_person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</w:tr>
      <w:tr w:rsidR="00D65325" w:rsidRPr="00FB6CFD" w14:paraId="436A9682" w14:textId="77777777" w:rsidTr="00313A4A">
        <w:tblPrEx>
          <w:tblLook w:val="01C0" w:firstRow="0" w:lastRow="1" w:firstColumn="1" w:lastColumn="1" w:noHBand="0" w:noVBand="0"/>
        </w:tblPrEx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35AD1BDF" w14:textId="77777777" w:rsidR="00D65325" w:rsidRPr="00FB6CFD" w:rsidRDefault="00D65325" w:rsidP="00313A4A">
            <w:r w:rsidRPr="00FB6CFD">
              <w:t>Bemerkungen:</w:t>
            </w:r>
          </w:p>
        </w:tc>
        <w:tc>
          <w:tcPr>
            <w:tcW w:w="2863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4D1304F1" w14:textId="77777777" w:rsidR="00D65325" w:rsidRPr="00FB6CFD" w:rsidRDefault="00D65325" w:rsidP="00313A4A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39" w:type="dxa"/>
            <w:tcBorders>
              <w:top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6DB15D9A" w14:textId="77777777" w:rsidR="00D65325" w:rsidRPr="00FB6CFD" w:rsidRDefault="00D65325" w:rsidP="00313A4A">
            <w:pPr>
              <w:jc w:val="left"/>
            </w:pPr>
          </w:p>
        </w:tc>
        <w:tc>
          <w:tcPr>
            <w:tcW w:w="2505" w:type="dxa"/>
            <w:gridSpan w:val="2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4860C4CC" w14:textId="77777777" w:rsidR="00D65325" w:rsidRPr="00FB6CFD" w:rsidRDefault="00D65325" w:rsidP="00313A4A">
            <w:pPr>
              <w:jc w:val="left"/>
            </w:pPr>
          </w:p>
        </w:tc>
      </w:tr>
    </w:tbl>
    <w:p w14:paraId="6B1CCF3E" w14:textId="77777777" w:rsidR="00D65325" w:rsidRDefault="00D65325" w:rsidP="00D65325"/>
    <w:p w14:paraId="4B476B71" w14:textId="77777777" w:rsidR="00D65325" w:rsidRDefault="00D65325" w:rsidP="00D65325">
      <w:pPr>
        <w:pStyle w:val="berschrift2"/>
      </w:pPr>
      <w:bookmarkStart w:id="13" w:name="_Toc400353946"/>
      <w:bookmarkStart w:id="14" w:name="_Toc400354198"/>
      <w:bookmarkStart w:id="15" w:name="_Toc400354368"/>
      <w:bookmarkStart w:id="16" w:name="_Toc400354615"/>
      <w:bookmarkStart w:id="17" w:name="_Toc400354690"/>
      <w:bookmarkStart w:id="18" w:name="_Toc25569726"/>
      <w:r>
        <w:t>Umsatz und Anzahl der Mitarbeiter der letzten drei Jahre</w:t>
      </w:r>
      <w:bookmarkEnd w:id="13"/>
      <w:bookmarkEnd w:id="14"/>
      <w:bookmarkEnd w:id="15"/>
      <w:bookmarkEnd w:id="16"/>
      <w:bookmarkEnd w:id="17"/>
      <w:bookmarkEnd w:id="18"/>
    </w:p>
    <w:tbl>
      <w:tblPr>
        <w:tblStyle w:val="TabellengitternetzLinks"/>
        <w:tblW w:w="9648" w:type="dxa"/>
        <w:tblInd w:w="0" w:type="dxa"/>
        <w:tblLayout w:type="fixed"/>
        <w:tblLook w:val="0020" w:firstRow="1" w:lastRow="0" w:firstColumn="0" w:lastColumn="0" w:noHBand="0" w:noVBand="0"/>
      </w:tblPr>
      <w:tblGrid>
        <w:gridCol w:w="5353"/>
        <w:gridCol w:w="1431"/>
        <w:gridCol w:w="1432"/>
        <w:gridCol w:w="1432"/>
      </w:tblGrid>
      <w:tr w:rsidR="00D65325" w14:paraId="42750466" w14:textId="77777777" w:rsidTr="00313A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5353" w:type="dxa"/>
            <w:shd w:val="clear" w:color="auto" w:fill="FFFFCC"/>
          </w:tcPr>
          <w:p w14:paraId="0DF1B9E0" w14:textId="77777777" w:rsidR="00D65325" w:rsidRDefault="00D65325" w:rsidP="00313A4A"/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FFFFCC"/>
          </w:tcPr>
          <w:p w14:paraId="0D748877" w14:textId="0A3CD3D7" w:rsidR="00D65325" w:rsidRDefault="004B2D96" w:rsidP="004B2D96">
            <w:pPr>
              <w:jc w:val="center"/>
            </w:pPr>
            <w:r>
              <w:t>2016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FFFFCC"/>
          </w:tcPr>
          <w:p w14:paraId="4AA3F8A6" w14:textId="0505794F" w:rsidR="00D65325" w:rsidRDefault="004B2D96" w:rsidP="004B2D96">
            <w:pPr>
              <w:jc w:val="center"/>
            </w:pPr>
            <w:r>
              <w:t>2017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FFFFCC"/>
          </w:tcPr>
          <w:p w14:paraId="0F86D3B8" w14:textId="3BAA9FA1" w:rsidR="00D65325" w:rsidRDefault="004B2D96" w:rsidP="004B2D96">
            <w:pPr>
              <w:jc w:val="center"/>
            </w:pPr>
            <w:r>
              <w:t>2018</w:t>
            </w:r>
          </w:p>
        </w:tc>
      </w:tr>
      <w:tr w:rsidR="00D65325" w:rsidRPr="00015FCA" w14:paraId="7CA86119" w14:textId="77777777" w:rsidTr="00313A4A">
        <w:trPr>
          <w:trHeight w:val="397"/>
        </w:trPr>
        <w:tc>
          <w:tcPr>
            <w:tcW w:w="5353" w:type="dxa"/>
            <w:vAlign w:val="center"/>
          </w:tcPr>
          <w:p w14:paraId="1E368CA2" w14:textId="77777777" w:rsidR="00D65325" w:rsidRDefault="00D65325" w:rsidP="00313A4A">
            <w:pPr>
              <w:jc w:val="left"/>
            </w:pPr>
            <w:r>
              <w:t xml:space="preserve">Anzahl der Mitarbeiter 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DBDD295" w14:textId="77777777" w:rsidR="00D65325" w:rsidRPr="00015FCA" w:rsidRDefault="00D65325" w:rsidP="004B2D96">
            <w:pPr>
              <w:jc w:val="center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6446CA7" w14:textId="77777777" w:rsidR="00D65325" w:rsidRPr="00015FCA" w:rsidRDefault="00D65325" w:rsidP="004B2D96">
            <w:pPr>
              <w:jc w:val="center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AEAEA"/>
            <w:vAlign w:val="center"/>
          </w:tcPr>
          <w:p w14:paraId="6A092A4B" w14:textId="77777777" w:rsidR="00D65325" w:rsidRPr="00015FCA" w:rsidRDefault="00D65325" w:rsidP="004B2D96">
            <w:pPr>
              <w:jc w:val="center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65325" w:rsidRPr="00015FCA" w14:paraId="4FA0DD90" w14:textId="77777777" w:rsidTr="00313A4A">
        <w:trPr>
          <w:trHeight w:val="397"/>
        </w:trPr>
        <w:tc>
          <w:tcPr>
            <w:tcW w:w="5353" w:type="dxa"/>
            <w:vAlign w:val="center"/>
          </w:tcPr>
          <w:p w14:paraId="62A204D3" w14:textId="77777777" w:rsidR="00D65325" w:rsidRDefault="00D65325" w:rsidP="00313A4A">
            <w:pPr>
              <w:jc w:val="left"/>
            </w:pPr>
            <w:r>
              <w:t>Umsatz [Mio. CHF]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7C9FFF85" w14:textId="77777777" w:rsidR="00D65325" w:rsidRPr="00E829CE" w:rsidRDefault="00D65325" w:rsidP="004B2D96">
            <w:pPr>
              <w:jc w:val="center"/>
              <w:rPr>
                <w:rStyle w:val="Strich"/>
              </w:rPr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211A8E99" w14:textId="77777777" w:rsidR="00D65325" w:rsidRPr="00E829CE" w:rsidRDefault="00D65325" w:rsidP="004B2D96">
            <w:pPr>
              <w:jc w:val="center"/>
              <w:rPr>
                <w:rStyle w:val="Strich"/>
              </w:rPr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AEAEA"/>
            <w:vAlign w:val="center"/>
          </w:tcPr>
          <w:p w14:paraId="12DD5209" w14:textId="77777777" w:rsidR="00D65325" w:rsidRPr="00E829CE" w:rsidRDefault="00D65325" w:rsidP="004B2D96">
            <w:pPr>
              <w:jc w:val="center"/>
              <w:rPr>
                <w:rStyle w:val="Strich"/>
              </w:rPr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960C34A" w14:textId="77777777" w:rsidR="00D65325" w:rsidRDefault="00D65325" w:rsidP="00D65325"/>
    <w:p w14:paraId="4030CFE4" w14:textId="77777777" w:rsidR="00D65325" w:rsidRDefault="00D65325" w:rsidP="00D65325">
      <w:pPr>
        <w:pStyle w:val="berschrift2"/>
      </w:pPr>
      <w:bookmarkStart w:id="19" w:name="_Toc400353947"/>
      <w:bookmarkStart w:id="20" w:name="_Toc400354199"/>
      <w:bookmarkStart w:id="21" w:name="_Toc400354369"/>
      <w:bookmarkStart w:id="22" w:name="_Toc400354616"/>
      <w:bookmarkStart w:id="23" w:name="_Toc400354691"/>
      <w:bookmarkStart w:id="24" w:name="_Toc25569727"/>
      <w:r>
        <w:t>Berufshaftpflichtversicherung</w:t>
      </w:r>
      <w:bookmarkEnd w:id="19"/>
      <w:bookmarkEnd w:id="20"/>
      <w:bookmarkEnd w:id="21"/>
      <w:bookmarkEnd w:id="22"/>
      <w:bookmarkEnd w:id="23"/>
      <w:bookmarkEnd w:id="24"/>
    </w:p>
    <w:tbl>
      <w:tblPr>
        <w:tblStyle w:val="TabellengitternetzLinks"/>
        <w:tblW w:w="9606" w:type="dxa"/>
        <w:tblInd w:w="0" w:type="dxa"/>
        <w:shd w:val="pct10" w:color="auto" w:fill="auto"/>
        <w:tblLayout w:type="fixed"/>
        <w:tblLook w:val="0020" w:firstRow="1" w:lastRow="0" w:firstColumn="0" w:lastColumn="0" w:noHBand="0" w:noVBand="0"/>
      </w:tblPr>
      <w:tblGrid>
        <w:gridCol w:w="3227"/>
        <w:gridCol w:w="2977"/>
        <w:gridCol w:w="3402"/>
      </w:tblGrid>
      <w:tr w:rsidR="00D65325" w14:paraId="269E7EF5" w14:textId="77777777" w:rsidTr="00313A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3227" w:type="dxa"/>
            <w:shd w:val="clear" w:color="auto" w:fill="FFFFCC"/>
          </w:tcPr>
          <w:p w14:paraId="2BA427C9" w14:textId="77777777" w:rsidR="00D65325" w:rsidRDefault="00D65325" w:rsidP="00313A4A">
            <w:r>
              <w:t>Versicherungsgesellschaft</w:t>
            </w:r>
          </w:p>
        </w:tc>
        <w:tc>
          <w:tcPr>
            <w:tcW w:w="2977" w:type="dxa"/>
            <w:shd w:val="clear" w:color="auto" w:fill="FFFFCC"/>
          </w:tcPr>
          <w:p w14:paraId="53970836" w14:textId="77777777" w:rsidR="00D65325" w:rsidRDefault="00D65325" w:rsidP="00313A4A">
            <w:r>
              <w:t>Versicherungssumme [CHF]</w:t>
            </w:r>
          </w:p>
        </w:tc>
        <w:tc>
          <w:tcPr>
            <w:tcW w:w="3402" w:type="dxa"/>
            <w:shd w:val="clear" w:color="auto" w:fill="FFFFCC"/>
          </w:tcPr>
          <w:p w14:paraId="6422D050" w14:textId="77777777" w:rsidR="00D65325" w:rsidRDefault="00D65325" w:rsidP="00313A4A">
            <w:r>
              <w:t>Selbstbehalt p. Schadensfall [CHF]</w:t>
            </w:r>
          </w:p>
        </w:tc>
      </w:tr>
      <w:tr w:rsidR="00D65325" w:rsidRPr="00015FCA" w14:paraId="2B1B4FBD" w14:textId="77777777" w:rsidTr="00313A4A">
        <w:trPr>
          <w:trHeight w:val="397"/>
        </w:trPr>
        <w:tc>
          <w:tcPr>
            <w:tcW w:w="3227" w:type="dxa"/>
            <w:shd w:val="pct10" w:color="auto" w:fill="auto"/>
            <w:vAlign w:val="center"/>
          </w:tcPr>
          <w:p w14:paraId="29793414" w14:textId="77777777" w:rsidR="00D65325" w:rsidRDefault="00D65325" w:rsidP="00313A4A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977" w:type="dxa"/>
            <w:shd w:val="pct10" w:color="auto" w:fill="auto"/>
            <w:vAlign w:val="center"/>
          </w:tcPr>
          <w:p w14:paraId="29CFAA26" w14:textId="77777777" w:rsidR="00D65325" w:rsidRPr="00015FCA" w:rsidRDefault="00D65325" w:rsidP="00313A4A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3402" w:type="dxa"/>
            <w:shd w:val="pct10" w:color="auto" w:fill="auto"/>
            <w:vAlign w:val="center"/>
          </w:tcPr>
          <w:p w14:paraId="1EBF4734" w14:textId="77777777" w:rsidR="00D65325" w:rsidRPr="00015FCA" w:rsidRDefault="00D65325" w:rsidP="00313A4A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#'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1CEC1D4" w14:textId="77777777" w:rsidR="00D65325" w:rsidRPr="00842D21" w:rsidRDefault="00D65325" w:rsidP="00D65325">
      <w:pPr>
        <w:pStyle w:val="Standardabsatz"/>
      </w:pPr>
    </w:p>
    <w:p w14:paraId="03EEB664" w14:textId="77777777" w:rsidR="00D65325" w:rsidRDefault="00D65325" w:rsidP="00D65325">
      <w:pPr>
        <w:jc w:val="left"/>
        <w:rPr>
          <w:rFonts w:cs="Arial"/>
          <w:b/>
          <w:bCs/>
          <w:iCs/>
          <w:sz w:val="24"/>
          <w:szCs w:val="28"/>
        </w:rPr>
      </w:pPr>
      <w:bookmarkStart w:id="25" w:name="_Toc400353948"/>
      <w:bookmarkStart w:id="26" w:name="_Toc400354200"/>
      <w:bookmarkStart w:id="27" w:name="_Toc400354370"/>
      <w:bookmarkStart w:id="28" w:name="_Toc400354617"/>
      <w:bookmarkStart w:id="29" w:name="_Toc400354692"/>
      <w:r>
        <w:br w:type="page"/>
      </w:r>
    </w:p>
    <w:p w14:paraId="77D7BBAB" w14:textId="77777777" w:rsidR="00D65325" w:rsidRDefault="00D65325" w:rsidP="00D65325">
      <w:pPr>
        <w:pStyle w:val="berschrift2"/>
      </w:pPr>
      <w:bookmarkStart w:id="30" w:name="_Toc25569728"/>
      <w:r>
        <w:lastRenderedPageBreak/>
        <w:t>Selbstdeklaration</w:t>
      </w:r>
      <w:bookmarkEnd w:id="25"/>
      <w:bookmarkEnd w:id="26"/>
      <w:bookmarkEnd w:id="27"/>
      <w:bookmarkEnd w:id="28"/>
      <w:bookmarkEnd w:id="29"/>
      <w:bookmarkEnd w:id="30"/>
    </w:p>
    <w:tbl>
      <w:tblPr>
        <w:tblStyle w:val="TabellengitternetzLinks"/>
        <w:tblW w:w="9671" w:type="dxa"/>
        <w:tblInd w:w="-34" w:type="dxa"/>
        <w:tblLayout w:type="fixed"/>
        <w:tblLook w:val="0020" w:firstRow="1" w:lastRow="0" w:firstColumn="0" w:lastColumn="0" w:noHBand="0" w:noVBand="0"/>
      </w:tblPr>
      <w:tblGrid>
        <w:gridCol w:w="7655"/>
        <w:gridCol w:w="992"/>
        <w:gridCol w:w="1024"/>
      </w:tblGrid>
      <w:tr w:rsidR="00D65325" w14:paraId="78059E94" w14:textId="77777777" w:rsidTr="00313A4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tcW w:w="7655" w:type="dxa"/>
            <w:shd w:val="clear" w:color="auto" w:fill="FFFFCC"/>
          </w:tcPr>
          <w:p w14:paraId="2A4788CE" w14:textId="77777777" w:rsidR="00D65325" w:rsidRDefault="00D65325" w:rsidP="00313A4A">
            <w:pPr>
              <w:jc w:val="left"/>
              <w:rPr>
                <w:lang w:val="de-DE"/>
              </w:rPr>
            </w:pPr>
            <w:r>
              <w:rPr>
                <w:lang w:val="de-DE"/>
              </w:rPr>
              <w:t>Fragen zur Selbstdeklaration</w:t>
            </w:r>
          </w:p>
        </w:tc>
        <w:tc>
          <w:tcPr>
            <w:tcW w:w="992" w:type="dxa"/>
            <w:shd w:val="clear" w:color="auto" w:fill="FFFFCC"/>
          </w:tcPr>
          <w:p w14:paraId="15582014" w14:textId="77777777" w:rsidR="00D65325" w:rsidRDefault="00D65325" w:rsidP="00313A4A">
            <w:pPr>
              <w:pStyle w:val="StandardZentriert"/>
              <w:rPr>
                <w:lang w:val="de-DE"/>
              </w:rPr>
            </w:pPr>
            <w:r w:rsidRPr="00A279B8">
              <w:rPr>
                <w:lang w:val="de-DE"/>
              </w:rPr>
              <w:t>Ja</w:t>
            </w:r>
          </w:p>
        </w:tc>
        <w:tc>
          <w:tcPr>
            <w:tcW w:w="1024" w:type="dxa"/>
            <w:shd w:val="clear" w:color="auto" w:fill="FFFFCC"/>
          </w:tcPr>
          <w:p w14:paraId="70D35F8D" w14:textId="77777777" w:rsidR="00D65325" w:rsidRDefault="00D65325" w:rsidP="00313A4A">
            <w:pPr>
              <w:pStyle w:val="StandardZentriert"/>
              <w:rPr>
                <w:lang w:val="de-DE"/>
              </w:rPr>
            </w:pPr>
            <w:r w:rsidRPr="00A279B8">
              <w:rPr>
                <w:lang w:val="de-DE"/>
              </w:rPr>
              <w:t>Nein</w:t>
            </w:r>
          </w:p>
        </w:tc>
      </w:tr>
      <w:tr w:rsidR="00D65325" w:rsidRPr="00A279B8" w14:paraId="4AC881FF" w14:textId="77777777" w:rsidTr="00313A4A">
        <w:trPr>
          <w:trHeight w:val="567"/>
        </w:trPr>
        <w:tc>
          <w:tcPr>
            <w:tcW w:w="7655" w:type="dxa"/>
            <w:vAlign w:val="center"/>
          </w:tcPr>
          <w:p w14:paraId="0AA1856F" w14:textId="77777777" w:rsidR="00D65325" w:rsidRPr="00A279B8" w:rsidRDefault="00D65325" w:rsidP="00313A4A">
            <w:r w:rsidRPr="00A279B8">
              <w:t>Halten Sie die geltenden Arbeitsschutzbestimmungen am Ort der Ausführung ein?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7188BBED" w14:textId="77777777" w:rsidR="00D65325" w:rsidRPr="00A279B8" w:rsidRDefault="00D65325" w:rsidP="00313A4A">
            <w:pPr>
              <w:pStyle w:val="StandardZentriert"/>
              <w:rPr>
                <w:lang w:val="de-DE"/>
              </w:rPr>
            </w:pPr>
            <w:r w:rsidRPr="00E829CE">
              <w:rPr>
                <w:rStyle w:val="Strich"/>
              </w:rPr>
              <w:t>|</w:t>
            </w:r>
            <w:r w:rsidRPr="00A279B8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79B8">
              <w:instrText xml:space="preserve"> FORMCHECKBOX </w:instrText>
            </w:r>
            <w:r w:rsidR="005532C4">
              <w:fldChar w:fldCharType="separate"/>
            </w:r>
            <w:r w:rsidRPr="00A279B8">
              <w:fldChar w:fldCharType="end"/>
            </w:r>
          </w:p>
        </w:tc>
        <w:tc>
          <w:tcPr>
            <w:tcW w:w="1024" w:type="dxa"/>
            <w:shd w:val="clear" w:color="auto" w:fill="D9D9D9" w:themeFill="background1" w:themeFillShade="D9"/>
            <w:vAlign w:val="center"/>
          </w:tcPr>
          <w:p w14:paraId="259E73AD" w14:textId="77777777" w:rsidR="00D65325" w:rsidRPr="00A279B8" w:rsidRDefault="00D65325" w:rsidP="00313A4A">
            <w:pPr>
              <w:pStyle w:val="StandardZentriert"/>
              <w:rPr>
                <w:lang w:val="de-DE"/>
              </w:rPr>
            </w:pPr>
            <w:r w:rsidRPr="00E829CE">
              <w:rPr>
                <w:rStyle w:val="Strich"/>
              </w:rPr>
              <w:t>|</w:t>
            </w:r>
            <w:r w:rsidRPr="00A279B8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79B8">
              <w:instrText xml:space="preserve"> FORMCHECKBOX </w:instrText>
            </w:r>
            <w:r w:rsidR="005532C4">
              <w:fldChar w:fldCharType="separate"/>
            </w:r>
            <w:r w:rsidRPr="00A279B8">
              <w:fldChar w:fldCharType="end"/>
            </w:r>
          </w:p>
        </w:tc>
      </w:tr>
      <w:tr w:rsidR="00D65325" w:rsidRPr="00A279B8" w14:paraId="630E8DD2" w14:textId="77777777" w:rsidTr="00313A4A">
        <w:trPr>
          <w:trHeight w:val="567"/>
        </w:trPr>
        <w:tc>
          <w:tcPr>
            <w:tcW w:w="7655" w:type="dxa"/>
            <w:vAlign w:val="center"/>
          </w:tcPr>
          <w:p w14:paraId="092FFECA" w14:textId="77777777" w:rsidR="00D65325" w:rsidRPr="00A279B8" w:rsidRDefault="00D65325" w:rsidP="00313A4A">
            <w:r w:rsidRPr="00A279B8">
              <w:t>Halten Sie den Gesamtarbeitsvertrag am Ort der Ausführung ein?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14E351F" w14:textId="77777777" w:rsidR="00D65325" w:rsidRPr="00A279B8" w:rsidRDefault="00D65325" w:rsidP="00313A4A">
            <w:pPr>
              <w:pStyle w:val="StandardZentriert"/>
              <w:rPr>
                <w:lang w:val="de-DE"/>
              </w:rPr>
            </w:pPr>
            <w:r w:rsidRPr="00E829CE">
              <w:rPr>
                <w:rStyle w:val="Strich"/>
              </w:rPr>
              <w:t>|</w:t>
            </w:r>
            <w:r w:rsidRPr="00A279B8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79B8">
              <w:instrText xml:space="preserve"> FORMCHECKBOX </w:instrText>
            </w:r>
            <w:r w:rsidR="005532C4">
              <w:fldChar w:fldCharType="separate"/>
            </w:r>
            <w:r w:rsidRPr="00A279B8">
              <w:fldChar w:fldCharType="end"/>
            </w:r>
          </w:p>
        </w:tc>
        <w:tc>
          <w:tcPr>
            <w:tcW w:w="1024" w:type="dxa"/>
            <w:shd w:val="clear" w:color="auto" w:fill="D9D9D9" w:themeFill="background1" w:themeFillShade="D9"/>
            <w:vAlign w:val="center"/>
          </w:tcPr>
          <w:p w14:paraId="0058A069" w14:textId="77777777" w:rsidR="00D65325" w:rsidRPr="00A279B8" w:rsidRDefault="00D65325" w:rsidP="00313A4A">
            <w:pPr>
              <w:pStyle w:val="StandardZentriert"/>
              <w:rPr>
                <w:lang w:val="de-DE"/>
              </w:rPr>
            </w:pPr>
            <w:r w:rsidRPr="00E829CE">
              <w:rPr>
                <w:rStyle w:val="Strich"/>
              </w:rPr>
              <w:t>|</w:t>
            </w:r>
            <w:r w:rsidRPr="00A279B8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79B8">
              <w:instrText xml:space="preserve"> FORMCHECKBOX </w:instrText>
            </w:r>
            <w:r w:rsidR="005532C4">
              <w:fldChar w:fldCharType="separate"/>
            </w:r>
            <w:r w:rsidRPr="00A279B8">
              <w:fldChar w:fldCharType="end"/>
            </w:r>
          </w:p>
        </w:tc>
      </w:tr>
      <w:tr w:rsidR="00D65325" w:rsidRPr="00A279B8" w14:paraId="1C1BC2A9" w14:textId="77777777" w:rsidTr="00313A4A">
        <w:trPr>
          <w:trHeight w:val="567"/>
        </w:trPr>
        <w:tc>
          <w:tcPr>
            <w:tcW w:w="7655" w:type="dxa"/>
            <w:vAlign w:val="center"/>
          </w:tcPr>
          <w:p w14:paraId="40639B8A" w14:textId="77777777" w:rsidR="00D65325" w:rsidRPr="00A279B8" w:rsidRDefault="00D65325" w:rsidP="00313A4A">
            <w:r w:rsidRPr="00A279B8">
              <w:t>Halten Sie die am Ort branchenüblichen Vorschriften ein?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852D4B9" w14:textId="77777777" w:rsidR="00D65325" w:rsidRPr="00A279B8" w:rsidRDefault="00D65325" w:rsidP="00313A4A">
            <w:pPr>
              <w:pStyle w:val="StandardZentriert"/>
              <w:rPr>
                <w:lang w:val="de-DE"/>
              </w:rPr>
            </w:pPr>
            <w:r w:rsidRPr="00E829CE">
              <w:rPr>
                <w:rStyle w:val="Strich"/>
              </w:rPr>
              <w:t>|</w:t>
            </w:r>
            <w:r w:rsidRPr="00A279B8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79B8">
              <w:instrText xml:space="preserve"> FORMCHECKBOX </w:instrText>
            </w:r>
            <w:r w:rsidR="005532C4">
              <w:fldChar w:fldCharType="separate"/>
            </w:r>
            <w:r w:rsidRPr="00A279B8">
              <w:fldChar w:fldCharType="end"/>
            </w:r>
          </w:p>
        </w:tc>
        <w:tc>
          <w:tcPr>
            <w:tcW w:w="1024" w:type="dxa"/>
            <w:shd w:val="clear" w:color="auto" w:fill="D9D9D9" w:themeFill="background1" w:themeFillShade="D9"/>
            <w:vAlign w:val="center"/>
          </w:tcPr>
          <w:p w14:paraId="2CB7A403" w14:textId="77777777" w:rsidR="00D65325" w:rsidRPr="00A279B8" w:rsidRDefault="00D65325" w:rsidP="00313A4A">
            <w:pPr>
              <w:pStyle w:val="StandardZentriert"/>
              <w:rPr>
                <w:lang w:val="de-DE"/>
              </w:rPr>
            </w:pPr>
            <w:r w:rsidRPr="00E829CE">
              <w:rPr>
                <w:rStyle w:val="Strich"/>
              </w:rPr>
              <w:t>|</w:t>
            </w:r>
            <w:r w:rsidRPr="00A279B8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79B8">
              <w:instrText xml:space="preserve"> FORMCHECKBOX </w:instrText>
            </w:r>
            <w:r w:rsidR="005532C4">
              <w:fldChar w:fldCharType="separate"/>
            </w:r>
            <w:r w:rsidRPr="00A279B8">
              <w:fldChar w:fldCharType="end"/>
            </w:r>
          </w:p>
        </w:tc>
      </w:tr>
      <w:tr w:rsidR="00D65325" w:rsidRPr="00A279B8" w14:paraId="3985B1E0" w14:textId="77777777" w:rsidTr="00313A4A">
        <w:trPr>
          <w:trHeight w:val="567"/>
        </w:trPr>
        <w:tc>
          <w:tcPr>
            <w:tcW w:w="7655" w:type="dxa"/>
            <w:vAlign w:val="center"/>
          </w:tcPr>
          <w:p w14:paraId="70079061" w14:textId="77777777" w:rsidR="00D65325" w:rsidRPr="00A279B8" w:rsidRDefault="00D65325" w:rsidP="00313A4A">
            <w:r w:rsidRPr="00A279B8">
              <w:t>Halten Sie den Grundsatz der Gleichbehandlung von Frau und Mann ein?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D3AC1E9" w14:textId="77777777" w:rsidR="00D65325" w:rsidRPr="00A279B8" w:rsidRDefault="00D65325" w:rsidP="00313A4A">
            <w:pPr>
              <w:pStyle w:val="StandardZentriert"/>
              <w:rPr>
                <w:lang w:val="de-DE"/>
              </w:rPr>
            </w:pPr>
            <w:r w:rsidRPr="00E829CE">
              <w:rPr>
                <w:rStyle w:val="Strich"/>
              </w:rPr>
              <w:t>|</w:t>
            </w:r>
            <w:r w:rsidRPr="00A279B8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79B8">
              <w:instrText xml:space="preserve"> FORMCHECKBOX </w:instrText>
            </w:r>
            <w:r w:rsidR="005532C4">
              <w:fldChar w:fldCharType="separate"/>
            </w:r>
            <w:r w:rsidRPr="00A279B8">
              <w:fldChar w:fldCharType="end"/>
            </w:r>
          </w:p>
        </w:tc>
        <w:tc>
          <w:tcPr>
            <w:tcW w:w="1024" w:type="dxa"/>
            <w:shd w:val="clear" w:color="auto" w:fill="D9D9D9" w:themeFill="background1" w:themeFillShade="D9"/>
            <w:vAlign w:val="center"/>
          </w:tcPr>
          <w:p w14:paraId="022DFE69" w14:textId="77777777" w:rsidR="00D65325" w:rsidRPr="00A279B8" w:rsidRDefault="00D65325" w:rsidP="00313A4A">
            <w:pPr>
              <w:pStyle w:val="StandardZentriert"/>
              <w:rPr>
                <w:lang w:val="de-DE"/>
              </w:rPr>
            </w:pPr>
            <w:r w:rsidRPr="00E829CE">
              <w:rPr>
                <w:rStyle w:val="Strich"/>
              </w:rPr>
              <w:t>|</w:t>
            </w:r>
            <w:r w:rsidRPr="00A279B8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79B8">
              <w:instrText xml:space="preserve"> FORMCHECKBOX </w:instrText>
            </w:r>
            <w:r w:rsidR="005532C4">
              <w:fldChar w:fldCharType="separate"/>
            </w:r>
            <w:r w:rsidRPr="00A279B8">
              <w:fldChar w:fldCharType="end"/>
            </w:r>
          </w:p>
        </w:tc>
      </w:tr>
      <w:tr w:rsidR="00D65325" w:rsidRPr="00A279B8" w14:paraId="40F77A7E" w14:textId="77777777" w:rsidTr="00313A4A">
        <w:trPr>
          <w:trHeight w:val="810"/>
        </w:trPr>
        <w:tc>
          <w:tcPr>
            <w:tcW w:w="7655" w:type="dxa"/>
            <w:vAlign w:val="center"/>
          </w:tcPr>
          <w:p w14:paraId="5905ACE7" w14:textId="77777777" w:rsidR="00D65325" w:rsidRPr="00A279B8" w:rsidRDefault="00D65325" w:rsidP="00313A4A">
            <w:r w:rsidRPr="00A279B8">
              <w:t>Erklären Sie sich bereit, auch Ihre Subunternehmen auf die Einhaltung der Arbeitsschutzbestimmungen und Arbeitsbedingungen sowie die Gleichbehandlung von Frau und Mann gemäss den vorgehenden Fragen zu verpflichten?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9C6F22F" w14:textId="77777777" w:rsidR="00D65325" w:rsidRPr="00A279B8" w:rsidRDefault="00D65325" w:rsidP="00313A4A">
            <w:pPr>
              <w:pStyle w:val="StandardZentriert"/>
              <w:rPr>
                <w:lang w:val="de-DE"/>
              </w:rPr>
            </w:pPr>
            <w:r w:rsidRPr="00E829CE">
              <w:rPr>
                <w:rStyle w:val="Strich"/>
              </w:rPr>
              <w:t>|</w:t>
            </w:r>
            <w:r w:rsidRPr="00A279B8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79B8">
              <w:instrText xml:space="preserve"> FORMCHECKBOX </w:instrText>
            </w:r>
            <w:r w:rsidR="005532C4">
              <w:fldChar w:fldCharType="separate"/>
            </w:r>
            <w:r w:rsidRPr="00A279B8">
              <w:fldChar w:fldCharType="end"/>
            </w:r>
          </w:p>
        </w:tc>
        <w:tc>
          <w:tcPr>
            <w:tcW w:w="1024" w:type="dxa"/>
            <w:shd w:val="clear" w:color="auto" w:fill="D9D9D9" w:themeFill="background1" w:themeFillShade="D9"/>
            <w:vAlign w:val="center"/>
          </w:tcPr>
          <w:p w14:paraId="7045CDDD" w14:textId="77777777" w:rsidR="00D65325" w:rsidRPr="00A279B8" w:rsidRDefault="00D65325" w:rsidP="00313A4A">
            <w:pPr>
              <w:pStyle w:val="StandardZentriert"/>
              <w:rPr>
                <w:lang w:val="de-DE"/>
              </w:rPr>
            </w:pPr>
            <w:r w:rsidRPr="00E829CE">
              <w:rPr>
                <w:rStyle w:val="Strich"/>
              </w:rPr>
              <w:t>|</w:t>
            </w:r>
            <w:r w:rsidRPr="00A279B8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79B8">
              <w:instrText xml:space="preserve"> FORMCHECKBOX </w:instrText>
            </w:r>
            <w:r w:rsidR="005532C4">
              <w:fldChar w:fldCharType="separate"/>
            </w:r>
            <w:r w:rsidRPr="00A279B8">
              <w:fldChar w:fldCharType="end"/>
            </w:r>
          </w:p>
        </w:tc>
      </w:tr>
      <w:tr w:rsidR="00D65325" w:rsidRPr="00A279B8" w14:paraId="2964B2F3" w14:textId="77777777" w:rsidTr="00313A4A">
        <w:trPr>
          <w:trHeight w:val="567"/>
        </w:trPr>
        <w:tc>
          <w:tcPr>
            <w:tcW w:w="7655" w:type="dxa"/>
            <w:vAlign w:val="center"/>
          </w:tcPr>
          <w:p w14:paraId="7122FA21" w14:textId="77777777" w:rsidR="00D65325" w:rsidRPr="00A279B8" w:rsidRDefault="00D65325" w:rsidP="00313A4A">
            <w:pPr>
              <w:jc w:val="left"/>
            </w:pPr>
            <w:r w:rsidRPr="00A279B8">
              <w:t>Halten die von ihnen eingesetzten Maschinen und Geräte die Lärm- und Luftreinhaltungsverordnung ein?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5E2B354" w14:textId="77777777" w:rsidR="00D65325" w:rsidRPr="00A279B8" w:rsidRDefault="00D65325" w:rsidP="00313A4A">
            <w:pPr>
              <w:pStyle w:val="StandardZentriert"/>
              <w:rPr>
                <w:lang w:val="de-DE"/>
              </w:rPr>
            </w:pPr>
            <w:r w:rsidRPr="00E829CE">
              <w:rPr>
                <w:rStyle w:val="Strich"/>
              </w:rPr>
              <w:t>|</w:t>
            </w:r>
            <w:r w:rsidRPr="00A279B8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79B8">
              <w:instrText xml:space="preserve"> FORMCHECKBOX </w:instrText>
            </w:r>
            <w:r w:rsidR="005532C4">
              <w:fldChar w:fldCharType="separate"/>
            </w:r>
            <w:r w:rsidRPr="00A279B8">
              <w:fldChar w:fldCharType="end"/>
            </w:r>
          </w:p>
        </w:tc>
        <w:tc>
          <w:tcPr>
            <w:tcW w:w="1024" w:type="dxa"/>
            <w:shd w:val="clear" w:color="auto" w:fill="D9D9D9" w:themeFill="background1" w:themeFillShade="D9"/>
            <w:vAlign w:val="center"/>
          </w:tcPr>
          <w:p w14:paraId="45069A92" w14:textId="77777777" w:rsidR="00D65325" w:rsidRPr="00A279B8" w:rsidRDefault="00D65325" w:rsidP="00313A4A">
            <w:pPr>
              <w:pStyle w:val="StandardZentriert"/>
              <w:rPr>
                <w:lang w:val="de-DE"/>
              </w:rPr>
            </w:pPr>
            <w:r w:rsidRPr="00E829CE">
              <w:rPr>
                <w:rStyle w:val="Strich"/>
              </w:rPr>
              <w:t>|</w:t>
            </w:r>
            <w:r w:rsidRPr="00A279B8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79B8">
              <w:instrText xml:space="preserve"> FORMCHECKBOX </w:instrText>
            </w:r>
            <w:r w:rsidR="005532C4">
              <w:fldChar w:fldCharType="separate"/>
            </w:r>
            <w:r w:rsidRPr="00A279B8">
              <w:fldChar w:fldCharType="end"/>
            </w:r>
          </w:p>
        </w:tc>
      </w:tr>
      <w:tr w:rsidR="00D65325" w:rsidRPr="00A279B8" w14:paraId="2A981E5B" w14:textId="77777777" w:rsidTr="00313A4A">
        <w:trPr>
          <w:trHeight w:val="567"/>
        </w:trPr>
        <w:tc>
          <w:tcPr>
            <w:tcW w:w="7655" w:type="dxa"/>
            <w:vAlign w:val="center"/>
          </w:tcPr>
          <w:p w14:paraId="1731DAF0" w14:textId="77777777" w:rsidR="00D65325" w:rsidRPr="00A279B8" w:rsidRDefault="00D65325" w:rsidP="00313A4A">
            <w:r>
              <w:t>Halten Sie die Vorschriften der EKAS (Eidgenössische Koordinationskommission für Arbeitssicherheit) ein?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EA8E7AD" w14:textId="77777777" w:rsidR="00D65325" w:rsidRPr="00A279B8" w:rsidRDefault="00D65325" w:rsidP="00313A4A">
            <w:pPr>
              <w:pStyle w:val="StandardZentriert"/>
              <w:rPr>
                <w:lang w:val="de-DE"/>
              </w:rPr>
            </w:pPr>
            <w:r w:rsidRPr="00E829CE">
              <w:rPr>
                <w:rStyle w:val="Strich"/>
              </w:rPr>
              <w:t>|</w:t>
            </w:r>
            <w:r w:rsidRPr="00A279B8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79B8">
              <w:instrText xml:space="preserve"> FORMCHECKBOX </w:instrText>
            </w:r>
            <w:r w:rsidR="005532C4">
              <w:fldChar w:fldCharType="separate"/>
            </w:r>
            <w:r w:rsidRPr="00A279B8">
              <w:fldChar w:fldCharType="end"/>
            </w:r>
          </w:p>
        </w:tc>
        <w:tc>
          <w:tcPr>
            <w:tcW w:w="1024" w:type="dxa"/>
            <w:shd w:val="clear" w:color="auto" w:fill="D9D9D9" w:themeFill="background1" w:themeFillShade="D9"/>
            <w:vAlign w:val="center"/>
          </w:tcPr>
          <w:p w14:paraId="60CCC46B" w14:textId="77777777" w:rsidR="00D65325" w:rsidRPr="00A279B8" w:rsidRDefault="00D65325" w:rsidP="00313A4A">
            <w:pPr>
              <w:pStyle w:val="StandardZentriert"/>
              <w:rPr>
                <w:lang w:val="de-DE"/>
              </w:rPr>
            </w:pPr>
            <w:r w:rsidRPr="00E829CE">
              <w:rPr>
                <w:rStyle w:val="Strich"/>
              </w:rPr>
              <w:t>|</w:t>
            </w:r>
            <w:r w:rsidRPr="00A279B8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79B8">
              <w:instrText xml:space="preserve"> FORMCHECKBOX </w:instrText>
            </w:r>
            <w:r w:rsidR="005532C4">
              <w:fldChar w:fldCharType="separate"/>
            </w:r>
            <w:r w:rsidRPr="00A279B8">
              <w:fldChar w:fldCharType="end"/>
            </w:r>
          </w:p>
        </w:tc>
      </w:tr>
      <w:tr w:rsidR="00D65325" w:rsidRPr="00A279B8" w14:paraId="7D77E2EB" w14:textId="77777777" w:rsidTr="00313A4A">
        <w:trPr>
          <w:trHeight w:val="567"/>
        </w:trPr>
        <w:tc>
          <w:tcPr>
            <w:tcW w:w="7655" w:type="dxa"/>
            <w:vAlign w:val="center"/>
          </w:tcPr>
          <w:p w14:paraId="28D14899" w14:textId="77777777" w:rsidR="00D65325" w:rsidRPr="00A279B8" w:rsidRDefault="00D65325" w:rsidP="00313A4A">
            <w:r w:rsidRPr="00A279B8">
              <w:t xml:space="preserve">Haben Sie die fälligen </w:t>
            </w:r>
            <w:r>
              <w:t>Steuern</w:t>
            </w:r>
            <w:r w:rsidRPr="00A279B8">
              <w:t xml:space="preserve"> (inkl. Nachsteuern etc.) vollumfänglich bezahlt?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7FDAF09E" w14:textId="77777777" w:rsidR="00D65325" w:rsidRPr="00A279B8" w:rsidRDefault="00D65325" w:rsidP="00313A4A">
            <w:pPr>
              <w:pStyle w:val="StandardZentriert"/>
              <w:rPr>
                <w:lang w:val="de-DE"/>
              </w:rPr>
            </w:pPr>
            <w:r w:rsidRPr="00E829CE">
              <w:rPr>
                <w:rStyle w:val="Strich"/>
              </w:rPr>
              <w:t>|</w:t>
            </w:r>
            <w:r w:rsidRPr="00A279B8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79B8">
              <w:instrText xml:space="preserve"> FORMCHECKBOX </w:instrText>
            </w:r>
            <w:r w:rsidR="005532C4">
              <w:fldChar w:fldCharType="separate"/>
            </w:r>
            <w:r w:rsidRPr="00A279B8">
              <w:fldChar w:fldCharType="end"/>
            </w:r>
          </w:p>
        </w:tc>
        <w:tc>
          <w:tcPr>
            <w:tcW w:w="1024" w:type="dxa"/>
            <w:shd w:val="clear" w:color="auto" w:fill="D9D9D9" w:themeFill="background1" w:themeFillShade="D9"/>
            <w:vAlign w:val="center"/>
          </w:tcPr>
          <w:p w14:paraId="0D4DD1D7" w14:textId="77777777" w:rsidR="00D65325" w:rsidRPr="00A279B8" w:rsidRDefault="00D65325" w:rsidP="00313A4A">
            <w:pPr>
              <w:pStyle w:val="StandardZentriert"/>
              <w:rPr>
                <w:lang w:val="de-DE"/>
              </w:rPr>
            </w:pPr>
            <w:r w:rsidRPr="00E829CE">
              <w:rPr>
                <w:rStyle w:val="Strich"/>
              </w:rPr>
              <w:t>|</w:t>
            </w:r>
            <w:r w:rsidRPr="00A279B8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79B8">
              <w:instrText xml:space="preserve"> FORMCHECKBOX </w:instrText>
            </w:r>
            <w:r w:rsidR="005532C4">
              <w:fldChar w:fldCharType="separate"/>
            </w:r>
            <w:r w:rsidRPr="00A279B8">
              <w:fldChar w:fldCharType="end"/>
            </w:r>
          </w:p>
        </w:tc>
      </w:tr>
      <w:tr w:rsidR="00D65325" w:rsidRPr="00A279B8" w14:paraId="2F270C23" w14:textId="77777777" w:rsidTr="00313A4A">
        <w:trPr>
          <w:trHeight w:val="567"/>
        </w:trPr>
        <w:tc>
          <w:tcPr>
            <w:tcW w:w="7655" w:type="dxa"/>
            <w:vAlign w:val="center"/>
          </w:tcPr>
          <w:p w14:paraId="7B494BF3" w14:textId="77777777" w:rsidR="00D65325" w:rsidRPr="00A279B8" w:rsidRDefault="00D65325" w:rsidP="00313A4A">
            <w:r w:rsidRPr="00A279B8">
              <w:t>Haben Sie die fällige Mehrwertsteuer vollumfänglich bezahlt?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5F3AFC6" w14:textId="77777777" w:rsidR="00D65325" w:rsidRPr="00A279B8" w:rsidRDefault="00D65325" w:rsidP="00313A4A">
            <w:pPr>
              <w:pStyle w:val="StandardZentriert"/>
              <w:rPr>
                <w:lang w:val="de-DE"/>
              </w:rPr>
            </w:pPr>
            <w:r w:rsidRPr="00E829CE">
              <w:rPr>
                <w:rStyle w:val="Strich"/>
              </w:rPr>
              <w:t>|</w:t>
            </w:r>
            <w:r w:rsidRPr="00A279B8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79B8">
              <w:instrText xml:space="preserve"> FORMCHECKBOX </w:instrText>
            </w:r>
            <w:r w:rsidR="005532C4">
              <w:fldChar w:fldCharType="separate"/>
            </w:r>
            <w:r w:rsidRPr="00A279B8">
              <w:fldChar w:fldCharType="end"/>
            </w:r>
          </w:p>
        </w:tc>
        <w:tc>
          <w:tcPr>
            <w:tcW w:w="1024" w:type="dxa"/>
            <w:shd w:val="clear" w:color="auto" w:fill="D9D9D9" w:themeFill="background1" w:themeFillShade="D9"/>
            <w:vAlign w:val="center"/>
          </w:tcPr>
          <w:p w14:paraId="30AB1A91" w14:textId="77777777" w:rsidR="00D65325" w:rsidRPr="00A279B8" w:rsidRDefault="00D65325" w:rsidP="00313A4A">
            <w:pPr>
              <w:pStyle w:val="StandardZentriert"/>
              <w:rPr>
                <w:lang w:val="de-DE"/>
              </w:rPr>
            </w:pPr>
            <w:r w:rsidRPr="00E829CE">
              <w:rPr>
                <w:rStyle w:val="Strich"/>
              </w:rPr>
              <w:t>|</w:t>
            </w:r>
            <w:r w:rsidRPr="00A279B8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79B8">
              <w:instrText xml:space="preserve"> FORMCHECKBOX </w:instrText>
            </w:r>
            <w:r w:rsidR="005532C4">
              <w:fldChar w:fldCharType="separate"/>
            </w:r>
            <w:r w:rsidRPr="00A279B8">
              <w:fldChar w:fldCharType="end"/>
            </w:r>
          </w:p>
        </w:tc>
      </w:tr>
      <w:tr w:rsidR="00D65325" w:rsidRPr="00A279B8" w14:paraId="366ED524" w14:textId="77777777" w:rsidTr="00313A4A">
        <w:trPr>
          <w:trHeight w:val="798"/>
        </w:trPr>
        <w:tc>
          <w:tcPr>
            <w:tcW w:w="7655" w:type="dxa"/>
            <w:vAlign w:val="center"/>
          </w:tcPr>
          <w:p w14:paraId="08095DEE" w14:textId="77777777" w:rsidR="00D65325" w:rsidRPr="00A279B8" w:rsidRDefault="00D65325" w:rsidP="00313A4A">
            <w:r w:rsidRPr="00A279B8">
              <w:t>Haben Sie die fälligen Sozialversicherungsbeiträge (AHV, IV, EO, FAK, ALV, BVG und UVG) einschliesslich der vom Lohn abgezogenen Arbeitnehmeranteile vollumfänglich bezahlt?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A652450" w14:textId="77777777" w:rsidR="00D65325" w:rsidRPr="00A279B8" w:rsidRDefault="00D65325" w:rsidP="00313A4A">
            <w:pPr>
              <w:pStyle w:val="StandardZentriert"/>
              <w:rPr>
                <w:lang w:val="de-DE"/>
              </w:rPr>
            </w:pPr>
            <w:r w:rsidRPr="00E829CE">
              <w:rPr>
                <w:rStyle w:val="Strich"/>
              </w:rPr>
              <w:t>|</w:t>
            </w:r>
            <w:r w:rsidRPr="00A279B8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79B8">
              <w:instrText xml:space="preserve"> FORMCHECKBOX </w:instrText>
            </w:r>
            <w:r w:rsidR="005532C4">
              <w:fldChar w:fldCharType="separate"/>
            </w:r>
            <w:r w:rsidRPr="00A279B8">
              <w:fldChar w:fldCharType="end"/>
            </w:r>
          </w:p>
        </w:tc>
        <w:tc>
          <w:tcPr>
            <w:tcW w:w="1024" w:type="dxa"/>
            <w:shd w:val="clear" w:color="auto" w:fill="D9D9D9" w:themeFill="background1" w:themeFillShade="D9"/>
            <w:vAlign w:val="center"/>
          </w:tcPr>
          <w:p w14:paraId="452EFB63" w14:textId="77777777" w:rsidR="00D65325" w:rsidRPr="00A279B8" w:rsidRDefault="00D65325" w:rsidP="00313A4A">
            <w:pPr>
              <w:pStyle w:val="StandardZentriert"/>
              <w:rPr>
                <w:lang w:val="de-DE"/>
              </w:rPr>
            </w:pPr>
            <w:r w:rsidRPr="00E829CE">
              <w:rPr>
                <w:rStyle w:val="Strich"/>
              </w:rPr>
              <w:t>|</w:t>
            </w:r>
            <w:r w:rsidRPr="00A279B8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79B8">
              <w:instrText xml:space="preserve"> FORMCHECKBOX </w:instrText>
            </w:r>
            <w:r w:rsidR="005532C4">
              <w:fldChar w:fldCharType="separate"/>
            </w:r>
            <w:r w:rsidRPr="00A279B8">
              <w:fldChar w:fldCharType="end"/>
            </w:r>
          </w:p>
        </w:tc>
      </w:tr>
      <w:tr w:rsidR="00D65325" w:rsidRPr="00A279B8" w14:paraId="66309046" w14:textId="77777777" w:rsidTr="00313A4A">
        <w:trPr>
          <w:trHeight w:val="852"/>
        </w:trPr>
        <w:tc>
          <w:tcPr>
            <w:tcW w:w="7655" w:type="dxa"/>
            <w:vAlign w:val="center"/>
          </w:tcPr>
          <w:p w14:paraId="54F38731" w14:textId="77777777" w:rsidR="00D65325" w:rsidRPr="00A279B8" w:rsidRDefault="00D65325" w:rsidP="00313A4A">
            <w:r w:rsidRPr="00A279B8">
              <w:t>Haben Sie die fälligen Beiträge, die sich aus allgemeinverbindlich erklärten Gesamtarbeitsverträgen ergeben, einschliesslich der vom Lohn abgezogenen Arbeitnehmeranteile, vollumfänglich bezahlt?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1D9636B9" w14:textId="77777777" w:rsidR="00D65325" w:rsidRPr="00A279B8" w:rsidRDefault="00D65325" w:rsidP="00313A4A">
            <w:pPr>
              <w:pStyle w:val="StandardZentriert"/>
              <w:rPr>
                <w:lang w:val="de-DE"/>
              </w:rPr>
            </w:pPr>
            <w:r w:rsidRPr="00E829CE">
              <w:rPr>
                <w:rStyle w:val="Strich"/>
              </w:rPr>
              <w:t>|</w:t>
            </w:r>
            <w:r w:rsidRPr="00A279B8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79B8">
              <w:instrText xml:space="preserve"> FORMCHECKBOX </w:instrText>
            </w:r>
            <w:r w:rsidR="005532C4">
              <w:fldChar w:fldCharType="separate"/>
            </w:r>
            <w:r w:rsidRPr="00A279B8">
              <w:fldChar w:fldCharType="end"/>
            </w:r>
          </w:p>
        </w:tc>
        <w:tc>
          <w:tcPr>
            <w:tcW w:w="1024" w:type="dxa"/>
            <w:shd w:val="clear" w:color="auto" w:fill="D9D9D9" w:themeFill="background1" w:themeFillShade="D9"/>
            <w:vAlign w:val="center"/>
          </w:tcPr>
          <w:p w14:paraId="26BE1B78" w14:textId="77777777" w:rsidR="00D65325" w:rsidRPr="00A279B8" w:rsidRDefault="00D65325" w:rsidP="00313A4A">
            <w:pPr>
              <w:pStyle w:val="StandardZentriert"/>
              <w:rPr>
                <w:lang w:val="de-DE"/>
              </w:rPr>
            </w:pPr>
            <w:r w:rsidRPr="00E829CE">
              <w:rPr>
                <w:rStyle w:val="Strich"/>
              </w:rPr>
              <w:t>|</w:t>
            </w:r>
            <w:r w:rsidRPr="00A279B8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79B8">
              <w:instrText xml:space="preserve"> FORMCHECKBOX </w:instrText>
            </w:r>
            <w:r w:rsidR="005532C4">
              <w:fldChar w:fldCharType="separate"/>
            </w:r>
            <w:r w:rsidRPr="00A279B8">
              <w:fldChar w:fldCharType="end"/>
            </w:r>
          </w:p>
        </w:tc>
      </w:tr>
      <w:tr w:rsidR="00D65325" w:rsidRPr="00A279B8" w14:paraId="5690E822" w14:textId="77777777" w:rsidTr="00313A4A">
        <w:trPr>
          <w:trHeight w:val="567"/>
        </w:trPr>
        <w:tc>
          <w:tcPr>
            <w:tcW w:w="7655" w:type="dxa"/>
            <w:vAlign w:val="center"/>
          </w:tcPr>
          <w:p w14:paraId="701BCAC8" w14:textId="77777777" w:rsidR="00D65325" w:rsidRPr="00A279B8" w:rsidRDefault="00D65325" w:rsidP="00313A4A">
            <w:r w:rsidRPr="00A279B8">
              <w:t>Befinden Sie sich in einem Schuldbetreibungs- oder Konkursverfahren?</w:t>
            </w:r>
            <w:r>
              <w:t xml:space="preserve"> Wenn ja, bitte Nachweis dem Angebot beilegen.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753F566F" w14:textId="77777777" w:rsidR="00D65325" w:rsidRPr="00A279B8" w:rsidRDefault="00D65325" w:rsidP="00313A4A">
            <w:pPr>
              <w:pStyle w:val="StandardZentriert"/>
              <w:rPr>
                <w:lang w:val="de-DE"/>
              </w:rPr>
            </w:pPr>
            <w:r w:rsidRPr="00E829CE">
              <w:rPr>
                <w:rStyle w:val="Strich"/>
              </w:rPr>
              <w:t>|</w:t>
            </w:r>
            <w:r w:rsidRPr="00A279B8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79B8">
              <w:instrText xml:space="preserve"> FORMCHECKBOX </w:instrText>
            </w:r>
            <w:r w:rsidR="005532C4">
              <w:fldChar w:fldCharType="separate"/>
            </w:r>
            <w:r w:rsidRPr="00A279B8">
              <w:fldChar w:fldCharType="end"/>
            </w:r>
          </w:p>
        </w:tc>
        <w:tc>
          <w:tcPr>
            <w:tcW w:w="1024" w:type="dxa"/>
            <w:shd w:val="clear" w:color="auto" w:fill="D9D9D9" w:themeFill="background1" w:themeFillShade="D9"/>
            <w:vAlign w:val="center"/>
          </w:tcPr>
          <w:p w14:paraId="19E3E33A" w14:textId="77777777" w:rsidR="00D65325" w:rsidRPr="00A279B8" w:rsidRDefault="00D65325" w:rsidP="00313A4A">
            <w:pPr>
              <w:pStyle w:val="StandardZentriert"/>
              <w:rPr>
                <w:lang w:val="de-DE"/>
              </w:rPr>
            </w:pPr>
            <w:r w:rsidRPr="00E829CE">
              <w:rPr>
                <w:rStyle w:val="Strich"/>
              </w:rPr>
              <w:t>|</w:t>
            </w:r>
            <w:r w:rsidRPr="00A279B8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79B8">
              <w:instrText xml:space="preserve"> FORMCHECKBOX </w:instrText>
            </w:r>
            <w:r w:rsidR="005532C4">
              <w:fldChar w:fldCharType="separate"/>
            </w:r>
            <w:r w:rsidRPr="00A279B8">
              <w:fldChar w:fldCharType="end"/>
            </w:r>
          </w:p>
        </w:tc>
      </w:tr>
      <w:tr w:rsidR="00D65325" w:rsidRPr="00A279B8" w14:paraId="45FA35FC" w14:textId="77777777" w:rsidTr="00313A4A">
        <w:trPr>
          <w:trHeight w:val="567"/>
        </w:trPr>
        <w:tc>
          <w:tcPr>
            <w:tcW w:w="7655" w:type="dxa"/>
            <w:vAlign w:val="center"/>
          </w:tcPr>
          <w:p w14:paraId="102645CF" w14:textId="77777777" w:rsidR="00D65325" w:rsidRPr="00A279B8" w:rsidRDefault="00D65325" w:rsidP="00313A4A">
            <w:r w:rsidRPr="00A279B8">
              <w:t>Haben Sie Absprachen oder andere wettbewerbsbeeinträchtigende Massnahmen getroffen?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750C76E" w14:textId="77777777" w:rsidR="00D65325" w:rsidRPr="00A279B8" w:rsidRDefault="00D65325" w:rsidP="00313A4A">
            <w:pPr>
              <w:pStyle w:val="StandardZentriert"/>
              <w:rPr>
                <w:lang w:val="de-DE"/>
              </w:rPr>
            </w:pPr>
            <w:r w:rsidRPr="00E829CE">
              <w:rPr>
                <w:rStyle w:val="Strich"/>
              </w:rPr>
              <w:t>|</w:t>
            </w:r>
            <w:r w:rsidRPr="00A279B8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79B8">
              <w:instrText xml:space="preserve"> FORMCHECKBOX </w:instrText>
            </w:r>
            <w:r w:rsidR="005532C4">
              <w:fldChar w:fldCharType="separate"/>
            </w:r>
            <w:r w:rsidRPr="00A279B8">
              <w:fldChar w:fldCharType="end"/>
            </w:r>
          </w:p>
        </w:tc>
        <w:tc>
          <w:tcPr>
            <w:tcW w:w="1024" w:type="dxa"/>
            <w:shd w:val="clear" w:color="auto" w:fill="D9D9D9" w:themeFill="background1" w:themeFillShade="D9"/>
            <w:vAlign w:val="center"/>
          </w:tcPr>
          <w:p w14:paraId="60FF8766" w14:textId="77777777" w:rsidR="00D65325" w:rsidRPr="00A279B8" w:rsidRDefault="00D65325" w:rsidP="00313A4A">
            <w:pPr>
              <w:pStyle w:val="StandardZentriert"/>
              <w:rPr>
                <w:lang w:val="de-DE"/>
              </w:rPr>
            </w:pPr>
            <w:r w:rsidRPr="00E829CE">
              <w:rPr>
                <w:rStyle w:val="Strich"/>
              </w:rPr>
              <w:t>|</w:t>
            </w:r>
            <w:r w:rsidRPr="00A279B8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79B8">
              <w:instrText xml:space="preserve"> FORMCHECKBOX </w:instrText>
            </w:r>
            <w:r w:rsidR="005532C4">
              <w:fldChar w:fldCharType="separate"/>
            </w:r>
            <w:r w:rsidRPr="00A279B8">
              <w:fldChar w:fldCharType="end"/>
            </w:r>
          </w:p>
        </w:tc>
      </w:tr>
      <w:tr w:rsidR="00D65325" w:rsidRPr="00A279B8" w14:paraId="15BC8FE4" w14:textId="77777777" w:rsidTr="00313A4A">
        <w:trPr>
          <w:trHeight w:val="397"/>
        </w:trPr>
        <w:tc>
          <w:tcPr>
            <w:tcW w:w="9671" w:type="dxa"/>
            <w:gridSpan w:val="3"/>
            <w:shd w:val="clear" w:color="auto" w:fill="D9D9D9" w:themeFill="background1" w:themeFillShade="D9"/>
            <w:vAlign w:val="center"/>
          </w:tcPr>
          <w:p w14:paraId="2AF5EDE6" w14:textId="77777777" w:rsidR="00D65325" w:rsidRDefault="00D65325" w:rsidP="00313A4A">
            <w:r w:rsidRPr="008A3DA3">
              <w:t>Bemerkungen</w:t>
            </w:r>
            <w:r>
              <w:t>:</w:t>
            </w:r>
          </w:p>
          <w:p w14:paraId="37B452DE" w14:textId="77777777" w:rsidR="00D65325" w:rsidRDefault="00D65325" w:rsidP="00313A4A"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1BDBDEF9" w14:textId="77777777" w:rsidR="00D65325" w:rsidRDefault="00D65325" w:rsidP="00313A4A"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5D05C581" w14:textId="77777777" w:rsidR="00D65325" w:rsidRDefault="00D65325" w:rsidP="00313A4A"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4176D7E8" w14:textId="77777777" w:rsidR="00D65325" w:rsidRDefault="00D65325" w:rsidP="00313A4A"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0745A44B" w14:textId="77777777" w:rsidR="00D65325" w:rsidRPr="00A279B8" w:rsidRDefault="00D65325" w:rsidP="00313A4A">
            <w:pPr>
              <w:pStyle w:val="StandardZentriert"/>
              <w:jc w:val="both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DE8CB9B" w14:textId="77777777" w:rsidR="00D65325" w:rsidRDefault="00D65325" w:rsidP="00D65325">
      <w:pPr>
        <w:rPr>
          <w:lang w:val="de-DE"/>
        </w:rPr>
      </w:pPr>
    </w:p>
    <w:p w14:paraId="1EF16AB5" w14:textId="77777777" w:rsidR="00D65325" w:rsidRDefault="00D65325" w:rsidP="00D65325">
      <w:pPr>
        <w:jc w:val="left"/>
      </w:pPr>
      <w:r>
        <w:br w:type="page"/>
      </w:r>
    </w:p>
    <w:p w14:paraId="4A510F44" w14:textId="43CFBE41" w:rsidR="00AB62D3" w:rsidRDefault="00AB62D3" w:rsidP="00AB62D3">
      <w:pPr>
        <w:pStyle w:val="berschrift2"/>
      </w:pPr>
      <w:bookmarkStart w:id="31" w:name="_Toc25569729"/>
      <w:r>
        <w:lastRenderedPageBreak/>
        <w:t>Angaben zu Sub</w:t>
      </w:r>
      <w:r w:rsidR="004F0AB0">
        <w:t>unternehmer</w:t>
      </w:r>
      <w:r>
        <w:t xml:space="preserve"> </w:t>
      </w:r>
      <w:proofErr w:type="spellStart"/>
      <w:r>
        <w:t>Nr</w:t>
      </w:r>
      <w:proofErr w:type="spellEnd"/>
      <w:r>
        <w:t xml:space="preserve"> 1.</w:t>
      </w:r>
      <w:bookmarkEnd w:id="31"/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863"/>
        <w:gridCol w:w="939"/>
        <w:gridCol w:w="715"/>
        <w:gridCol w:w="1790"/>
      </w:tblGrid>
      <w:tr w:rsidR="00AB62D3" w:rsidRPr="00FB6CFD" w14:paraId="0B862905" w14:textId="77777777" w:rsidTr="00D91C75"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2C38BEE" w14:textId="77777777" w:rsidR="00AB62D3" w:rsidRPr="00FB6CFD" w:rsidRDefault="00AB62D3" w:rsidP="00D91C75">
            <w:r w:rsidRPr="00FB6CFD">
              <w:t xml:space="preserve">Name </w:t>
            </w:r>
            <w:r>
              <w:t>der Firma</w:t>
            </w:r>
            <w:r w:rsidRPr="00FB6CFD">
              <w:t>:</w:t>
            </w:r>
          </w:p>
        </w:tc>
        <w:tc>
          <w:tcPr>
            <w:tcW w:w="6307" w:type="dxa"/>
            <w:gridSpan w:val="4"/>
            <w:tcBorders>
              <w:top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42DBF656" w14:textId="77777777" w:rsidR="00AB62D3" w:rsidRPr="00FB6CFD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unt_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62D3" w:rsidRPr="00FB6CFD" w14:paraId="08B570BB" w14:textId="77777777" w:rsidTr="00D91C75"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34E06E3F" w14:textId="77777777" w:rsidR="00AB62D3" w:rsidRPr="00FB6CFD" w:rsidRDefault="00AB62D3" w:rsidP="00D91C75">
            <w:r w:rsidRPr="00FB6CFD">
              <w:t>Adresse:</w:t>
            </w:r>
          </w:p>
        </w:tc>
        <w:tc>
          <w:tcPr>
            <w:tcW w:w="6307" w:type="dxa"/>
            <w:gridSpan w:val="4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20F24107" w14:textId="77777777" w:rsidR="00AB62D3" w:rsidRPr="00FB6CFD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unt_adr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62D3" w:rsidRPr="00FB6CFD" w14:paraId="7CE95A06" w14:textId="77777777" w:rsidTr="00D91C75"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33B2587A" w14:textId="77777777" w:rsidR="00AB62D3" w:rsidRPr="00FB6CFD" w:rsidRDefault="00AB62D3" w:rsidP="00D91C75">
            <w:pPr>
              <w:jc w:val="left"/>
            </w:pPr>
          </w:p>
        </w:tc>
        <w:tc>
          <w:tcPr>
            <w:tcW w:w="6307" w:type="dxa"/>
            <w:gridSpan w:val="4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5BF9100B" w14:textId="77777777" w:rsidR="00AB62D3" w:rsidRPr="00FB6CFD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unt_adr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62D3" w:rsidRPr="00FB6CFD" w14:paraId="6E61F18B" w14:textId="77777777" w:rsidTr="00D91C75"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1F2F84D4" w14:textId="77777777" w:rsidR="00AB62D3" w:rsidRPr="00FB6CFD" w:rsidRDefault="00AB62D3" w:rsidP="00D91C75">
            <w:r w:rsidRPr="00FB6CFD">
              <w:t>Telefon:</w:t>
            </w:r>
          </w:p>
        </w:tc>
        <w:tc>
          <w:tcPr>
            <w:tcW w:w="2863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D077B2D" w14:textId="77777777" w:rsidR="00AB62D3" w:rsidRPr="00FB6CFD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54" w:type="dxa"/>
            <w:gridSpan w:val="2"/>
            <w:tcBorders>
              <w:top w:val="dotted" w:sz="4" w:space="0" w:color="auto"/>
              <w:bottom w:val="nil"/>
            </w:tcBorders>
            <w:shd w:val="clear" w:color="auto" w:fill="auto"/>
            <w:vAlign w:val="bottom"/>
          </w:tcPr>
          <w:p w14:paraId="230D5619" w14:textId="77777777" w:rsidR="00AB62D3" w:rsidRPr="00FB6CFD" w:rsidRDefault="00AB62D3" w:rsidP="00D91C75">
            <w:pPr>
              <w:jc w:val="right"/>
            </w:pPr>
            <w:r w:rsidRPr="00FB6CFD">
              <w:t>Telefax:</w:t>
            </w:r>
          </w:p>
        </w:tc>
        <w:tc>
          <w:tcPr>
            <w:tcW w:w="1790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51ACD486" w14:textId="77777777" w:rsidR="00AB62D3" w:rsidRPr="00FB6CFD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62D3" w:rsidRPr="00FB6CFD" w14:paraId="6DA410A0" w14:textId="77777777" w:rsidTr="00D91C75"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3E7C4BAB" w14:textId="77777777" w:rsidR="00AB62D3" w:rsidRPr="00FB6CFD" w:rsidRDefault="00AB62D3" w:rsidP="00D91C75">
            <w:r w:rsidRPr="00FB6CFD">
              <w:t>Rechtsform:</w:t>
            </w:r>
          </w:p>
        </w:tc>
        <w:tc>
          <w:tcPr>
            <w:tcW w:w="2863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416FC7CC" w14:textId="77777777" w:rsidR="00AB62D3" w:rsidRPr="00FB6CFD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54" w:type="dxa"/>
            <w:gridSpan w:val="2"/>
            <w:tcBorders>
              <w:top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7850AD6E" w14:textId="77777777" w:rsidR="00AB62D3" w:rsidRPr="00FB6CFD" w:rsidRDefault="00AB62D3" w:rsidP="00D91C75">
            <w:pPr>
              <w:jc w:val="left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90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4A1A4A60" w14:textId="77777777" w:rsidR="00AB62D3" w:rsidRPr="00FB6CFD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62D3" w:rsidRPr="00FB6CFD" w14:paraId="2B30A6CC" w14:textId="77777777" w:rsidTr="00D91C75"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4A1EBC77" w14:textId="77777777" w:rsidR="00AB62D3" w:rsidRPr="00FB6CFD" w:rsidRDefault="00AB62D3" w:rsidP="00D91C75">
            <w:r>
              <w:t>MWST-Nr. / UID:</w:t>
            </w:r>
          </w:p>
        </w:tc>
        <w:tc>
          <w:tcPr>
            <w:tcW w:w="6307" w:type="dxa"/>
            <w:gridSpan w:val="4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18310244" w14:textId="77777777" w:rsidR="00AB62D3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62D3" w:rsidRPr="00FB6CFD" w14:paraId="2CE649D1" w14:textId="77777777" w:rsidTr="00D91C75"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047BAD84" w14:textId="77777777" w:rsidR="00AB62D3" w:rsidRPr="00FB6CFD" w:rsidRDefault="00AB62D3" w:rsidP="00D91C75">
            <w:r w:rsidRPr="00FB6CFD">
              <w:t>Gründungsdatum:</w:t>
            </w:r>
          </w:p>
        </w:tc>
        <w:tc>
          <w:tcPr>
            <w:tcW w:w="6307" w:type="dxa"/>
            <w:gridSpan w:val="4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17BC466C" w14:textId="77777777" w:rsidR="00AB62D3" w:rsidRPr="00FB6CFD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62D3" w:rsidRPr="00FB6CFD" w14:paraId="04502C81" w14:textId="77777777" w:rsidTr="00D91C75"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19AAB3B1" w14:textId="77777777" w:rsidR="00AB62D3" w:rsidRPr="00FB6CFD" w:rsidRDefault="00AB62D3" w:rsidP="00D91C75">
            <w:r w:rsidRPr="00FB6CFD">
              <w:t>Geschäfts- und Steuer</w:t>
            </w:r>
            <w:r>
              <w:t>sitz</w:t>
            </w:r>
            <w:r w:rsidRPr="00FB6CFD">
              <w:t>:</w:t>
            </w:r>
          </w:p>
        </w:tc>
        <w:tc>
          <w:tcPr>
            <w:tcW w:w="6307" w:type="dxa"/>
            <w:gridSpan w:val="4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44BC3BD5" w14:textId="77777777" w:rsidR="00AB62D3" w:rsidRPr="00FB6CFD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62D3" w:rsidRPr="00FB6CFD" w14:paraId="56E0817C" w14:textId="77777777" w:rsidTr="00D91C75"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12C80757" w14:textId="77777777" w:rsidR="00AB62D3" w:rsidRPr="00FB6CFD" w:rsidRDefault="00AB62D3" w:rsidP="00D91C75">
            <w:r w:rsidRPr="00FB6CFD">
              <w:t>Haupttätigkeitsgebiete:</w:t>
            </w:r>
          </w:p>
        </w:tc>
        <w:tc>
          <w:tcPr>
            <w:tcW w:w="2863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ECE4A1B" w14:textId="77777777" w:rsidR="00AB62D3" w:rsidRPr="00FB6CFD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54" w:type="dxa"/>
            <w:gridSpan w:val="2"/>
            <w:tcBorders>
              <w:top w:val="dotted" w:sz="4" w:space="0" w:color="auto"/>
              <w:bottom w:val="nil"/>
            </w:tcBorders>
            <w:shd w:val="clear" w:color="auto" w:fill="auto"/>
            <w:vAlign w:val="bottom"/>
          </w:tcPr>
          <w:p w14:paraId="6AFDBBCF" w14:textId="77777777" w:rsidR="00AB62D3" w:rsidRPr="00FB6CFD" w:rsidRDefault="00AB62D3" w:rsidP="00D91C75">
            <w:pPr>
              <w:jc w:val="right"/>
            </w:pPr>
            <w:r w:rsidRPr="00FB6CFD">
              <w:t>seit:</w:t>
            </w:r>
          </w:p>
        </w:tc>
        <w:tc>
          <w:tcPr>
            <w:tcW w:w="1790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231AD169" w14:textId="77777777" w:rsidR="00AB62D3" w:rsidRPr="00FB6CFD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62D3" w:rsidRPr="00FB6CFD" w14:paraId="74F7780F" w14:textId="77777777" w:rsidTr="00D91C75"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7DD451CD" w14:textId="77777777" w:rsidR="00AB62D3" w:rsidRPr="00FB6CFD" w:rsidRDefault="00AB62D3" w:rsidP="00D91C75">
            <w:pPr>
              <w:jc w:val="left"/>
            </w:pPr>
          </w:p>
        </w:tc>
        <w:tc>
          <w:tcPr>
            <w:tcW w:w="2863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5532AEB" w14:textId="77777777" w:rsidR="00AB62D3" w:rsidRPr="00FB6CFD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5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A2668A" w14:textId="77777777" w:rsidR="00AB62D3" w:rsidRPr="00FB6CFD" w:rsidRDefault="00AB62D3" w:rsidP="00D91C75">
            <w:pPr>
              <w:jc w:val="right"/>
            </w:pPr>
            <w:r w:rsidRPr="00FB6CFD">
              <w:t>seit:</w:t>
            </w:r>
          </w:p>
        </w:tc>
        <w:tc>
          <w:tcPr>
            <w:tcW w:w="1790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5B44AEEC" w14:textId="77777777" w:rsidR="00AB62D3" w:rsidRPr="00FB6CFD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62D3" w:rsidRPr="00FB6CFD" w14:paraId="4653917A" w14:textId="77777777" w:rsidTr="00D91C75"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54C5DFF8" w14:textId="77777777" w:rsidR="00AB62D3" w:rsidRPr="00FB6CFD" w:rsidRDefault="00AB62D3" w:rsidP="00D91C75">
            <w:pPr>
              <w:jc w:val="left"/>
            </w:pPr>
          </w:p>
        </w:tc>
        <w:tc>
          <w:tcPr>
            <w:tcW w:w="2863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62E0522" w14:textId="77777777" w:rsidR="00AB62D3" w:rsidRPr="00E829CE" w:rsidRDefault="00AB62D3" w:rsidP="00D91C75">
            <w:pPr>
              <w:jc w:val="left"/>
              <w:rPr>
                <w:rStyle w:val="Strich"/>
              </w:rPr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5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87D399" w14:textId="77777777" w:rsidR="00AB62D3" w:rsidRPr="00FB6CFD" w:rsidRDefault="00AB62D3" w:rsidP="00D91C75">
            <w:pPr>
              <w:jc w:val="right"/>
            </w:pPr>
            <w:r>
              <w:t>seit:</w:t>
            </w:r>
          </w:p>
        </w:tc>
        <w:tc>
          <w:tcPr>
            <w:tcW w:w="1790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6BCD8426" w14:textId="77777777" w:rsidR="00AB62D3" w:rsidRPr="00E829CE" w:rsidRDefault="00AB62D3" w:rsidP="00D91C75">
            <w:pPr>
              <w:jc w:val="left"/>
              <w:rPr>
                <w:rStyle w:val="Strich"/>
              </w:rPr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62D3" w:rsidRPr="00FB6CFD" w14:paraId="473F57DC" w14:textId="77777777" w:rsidTr="00D91C75"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0F00CFE9" w14:textId="77777777" w:rsidR="00AB62D3" w:rsidRPr="00FB6CFD" w:rsidRDefault="00AB62D3" w:rsidP="00D91C75">
            <w:r w:rsidRPr="00FB6CFD">
              <w:t>Zugehörigkeit zu Firmengruppe, Holding usw.</w:t>
            </w:r>
            <w:r>
              <w:t>:</w:t>
            </w:r>
          </w:p>
        </w:tc>
        <w:tc>
          <w:tcPr>
            <w:tcW w:w="2863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2D34E846" w14:textId="77777777" w:rsidR="00AB62D3" w:rsidRPr="00FB6CFD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54" w:type="dxa"/>
            <w:gridSpan w:val="2"/>
            <w:tcBorders>
              <w:top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61BF9BF8" w14:textId="77777777" w:rsidR="00AB62D3" w:rsidRPr="00FB6CFD" w:rsidRDefault="00AB62D3" w:rsidP="00D91C75">
            <w:pPr>
              <w:jc w:val="left"/>
            </w:pPr>
          </w:p>
        </w:tc>
        <w:tc>
          <w:tcPr>
            <w:tcW w:w="1790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0ECF716F" w14:textId="77777777" w:rsidR="00AB62D3" w:rsidRPr="00FB6CFD" w:rsidRDefault="00AB62D3" w:rsidP="00D91C75">
            <w:pPr>
              <w:jc w:val="left"/>
            </w:pPr>
          </w:p>
        </w:tc>
      </w:tr>
      <w:tr w:rsidR="00AB62D3" w:rsidRPr="00FB6CFD" w14:paraId="690B93FF" w14:textId="77777777" w:rsidTr="00D91C75"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641A7706" w14:textId="77777777" w:rsidR="00AB62D3" w:rsidRPr="00FB6CFD" w:rsidRDefault="00AB62D3" w:rsidP="00D91C75">
            <w:r w:rsidRPr="00FB6CFD">
              <w:t>Filialen</w:t>
            </w:r>
            <w:r>
              <w:t xml:space="preserve"> / Niederlassungen</w:t>
            </w:r>
            <w:r w:rsidRPr="00FB6CFD">
              <w:t>:</w:t>
            </w:r>
          </w:p>
        </w:tc>
        <w:tc>
          <w:tcPr>
            <w:tcW w:w="6307" w:type="dxa"/>
            <w:gridSpan w:val="4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665514CB" w14:textId="77777777" w:rsidR="00AB62D3" w:rsidRPr="00FB6CFD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62D3" w:rsidRPr="00FB6CFD" w14:paraId="1FF5A7B7" w14:textId="77777777" w:rsidTr="00D91C75"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7C399F2F" w14:textId="77777777" w:rsidR="00AB62D3" w:rsidRPr="00FB6CFD" w:rsidRDefault="00AB62D3" w:rsidP="00D91C75">
            <w:pPr>
              <w:jc w:val="left"/>
            </w:pPr>
            <w:r w:rsidRPr="00FB6CFD">
              <w:t>Mitgliedschaften in Berufs-/Fachverbänden:</w:t>
            </w:r>
          </w:p>
        </w:tc>
        <w:tc>
          <w:tcPr>
            <w:tcW w:w="6307" w:type="dxa"/>
            <w:gridSpan w:val="4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499CD073" w14:textId="77777777" w:rsidR="00AB62D3" w:rsidRPr="00FB6CFD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62D3" w:rsidRPr="00FB6CFD" w14:paraId="24EFAD5E" w14:textId="77777777" w:rsidTr="00D91C75">
        <w:tblPrEx>
          <w:tblLook w:val="01C0" w:firstRow="0" w:lastRow="1" w:firstColumn="1" w:lastColumn="1" w:noHBand="0" w:noVBand="0"/>
        </w:tblPrEx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E2FEC73" w14:textId="77777777" w:rsidR="00AB62D3" w:rsidRPr="00FB6CFD" w:rsidRDefault="00AB62D3" w:rsidP="00D91C75">
            <w:r w:rsidRPr="00FB6CFD">
              <w:t>Auskunftsperson</w:t>
            </w:r>
            <w:r>
              <w:t xml:space="preserve"> Angebot:</w:t>
            </w:r>
          </w:p>
        </w:tc>
        <w:tc>
          <w:tcPr>
            <w:tcW w:w="6307" w:type="dxa"/>
            <w:gridSpan w:val="4"/>
            <w:tcBorders>
              <w:top w:val="dotted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F8ED0DD" w14:textId="77777777" w:rsidR="00AB62D3" w:rsidRPr="00FB6CFD" w:rsidRDefault="00AB62D3" w:rsidP="00D91C75">
            <w:pPr>
              <w:jc w:val="left"/>
            </w:pPr>
          </w:p>
        </w:tc>
      </w:tr>
      <w:tr w:rsidR="00AB62D3" w:rsidRPr="00FB6CFD" w14:paraId="2B5F3F01" w14:textId="77777777" w:rsidTr="00D91C75">
        <w:tblPrEx>
          <w:tblLook w:val="01C0" w:firstRow="0" w:lastRow="1" w:firstColumn="1" w:lastColumn="1" w:noHBand="0" w:noVBand="0"/>
        </w:tblPrEx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19DAA506" w14:textId="77777777" w:rsidR="00AB62D3" w:rsidRPr="00FB6CFD" w:rsidRDefault="00AB62D3" w:rsidP="00D91C75">
            <w:r w:rsidRPr="00FB6CFD">
              <w:t>Name:</w:t>
            </w:r>
          </w:p>
        </w:tc>
        <w:tc>
          <w:tcPr>
            <w:tcW w:w="2863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73F9A1A8" w14:textId="77777777" w:rsidR="00AB62D3" w:rsidRPr="00FB6CFD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unt_person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BB9900" w14:textId="77777777" w:rsidR="00AB62D3" w:rsidRPr="00FB6CFD" w:rsidRDefault="00AB62D3" w:rsidP="00D91C75">
            <w:pPr>
              <w:jc w:val="right"/>
            </w:pPr>
            <w:r w:rsidRPr="00FB6CFD">
              <w:t>E-Mail:</w:t>
            </w:r>
          </w:p>
        </w:tc>
        <w:tc>
          <w:tcPr>
            <w:tcW w:w="2505" w:type="dxa"/>
            <w:gridSpan w:val="2"/>
            <w:tcBorders>
              <w:top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19E96F4B" w14:textId="77777777" w:rsidR="00AB62D3" w:rsidRPr="00FB6CFD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unt_person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62D3" w:rsidRPr="00FB6CFD" w14:paraId="2BEDF460" w14:textId="77777777" w:rsidTr="00D91C75">
        <w:tblPrEx>
          <w:tblLook w:val="01C0" w:firstRow="0" w:lastRow="1" w:firstColumn="1" w:lastColumn="1" w:noHBand="0" w:noVBand="0"/>
        </w:tblPrEx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0000CA08" w14:textId="77777777" w:rsidR="00AB62D3" w:rsidRPr="00FB6CFD" w:rsidRDefault="00AB62D3" w:rsidP="00D91C75">
            <w:r w:rsidRPr="00FB6CFD">
              <w:t>Position:</w:t>
            </w:r>
          </w:p>
        </w:tc>
        <w:tc>
          <w:tcPr>
            <w:tcW w:w="2863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39533F04" w14:textId="77777777" w:rsidR="00AB62D3" w:rsidRPr="00FB6CFD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9A55971" w14:textId="77777777" w:rsidR="00AB62D3" w:rsidRPr="00FB6CFD" w:rsidRDefault="00AB62D3" w:rsidP="00D91C75">
            <w:pPr>
              <w:jc w:val="left"/>
            </w:pPr>
            <w:r w:rsidRPr="00FB6CFD">
              <w:t>Telefon:</w:t>
            </w:r>
          </w:p>
        </w:tc>
        <w:tc>
          <w:tcPr>
            <w:tcW w:w="2505" w:type="dxa"/>
            <w:gridSpan w:val="2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67651545" w14:textId="77777777" w:rsidR="00AB62D3" w:rsidRPr="00FB6CFD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unt_person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62D3" w:rsidRPr="00FB6CFD" w14:paraId="5A1DE1BF" w14:textId="77777777" w:rsidTr="00D91C75">
        <w:tblPrEx>
          <w:tblLook w:val="01C0" w:firstRow="0" w:lastRow="1" w:firstColumn="1" w:lastColumn="1" w:noHBand="0" w:noVBand="0"/>
        </w:tblPrEx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62C4C776" w14:textId="77777777" w:rsidR="00AB62D3" w:rsidRPr="00FB6CFD" w:rsidRDefault="00AB62D3" w:rsidP="00D91C75">
            <w:r w:rsidRPr="00FB6CFD">
              <w:t>Bemerkungen:</w:t>
            </w:r>
          </w:p>
        </w:tc>
        <w:tc>
          <w:tcPr>
            <w:tcW w:w="2863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3224E9BC" w14:textId="77777777" w:rsidR="00AB62D3" w:rsidRPr="00FB6CFD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39" w:type="dxa"/>
            <w:tcBorders>
              <w:top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4D27B267" w14:textId="77777777" w:rsidR="00AB62D3" w:rsidRPr="00FB6CFD" w:rsidRDefault="00AB62D3" w:rsidP="00D91C75">
            <w:pPr>
              <w:jc w:val="left"/>
            </w:pPr>
          </w:p>
        </w:tc>
        <w:tc>
          <w:tcPr>
            <w:tcW w:w="2505" w:type="dxa"/>
            <w:gridSpan w:val="2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06F402D9" w14:textId="77777777" w:rsidR="00AB62D3" w:rsidRPr="00FB6CFD" w:rsidRDefault="00AB62D3" w:rsidP="00D91C75">
            <w:pPr>
              <w:jc w:val="left"/>
            </w:pPr>
          </w:p>
        </w:tc>
      </w:tr>
    </w:tbl>
    <w:p w14:paraId="476A4EF4" w14:textId="4016CD6D" w:rsidR="00AB62D3" w:rsidRDefault="00AB62D3" w:rsidP="00AB62D3"/>
    <w:p w14:paraId="45D3A36B" w14:textId="77777777" w:rsidR="00AB62D3" w:rsidRDefault="00AB62D3">
      <w:pPr>
        <w:jc w:val="left"/>
      </w:pPr>
      <w:r>
        <w:br w:type="page"/>
      </w:r>
    </w:p>
    <w:p w14:paraId="5463B610" w14:textId="2A6A5079" w:rsidR="00AB62D3" w:rsidRDefault="00AB62D3" w:rsidP="00AB62D3">
      <w:pPr>
        <w:pStyle w:val="berschrift2"/>
      </w:pPr>
      <w:bookmarkStart w:id="32" w:name="_Toc25569730"/>
      <w:r>
        <w:lastRenderedPageBreak/>
        <w:t>Angaben zu Sub</w:t>
      </w:r>
      <w:r w:rsidR="004F0AB0">
        <w:t>unternehmer</w:t>
      </w:r>
      <w:r>
        <w:t xml:space="preserve"> </w:t>
      </w:r>
      <w:proofErr w:type="spellStart"/>
      <w:r>
        <w:t>Nr</w:t>
      </w:r>
      <w:proofErr w:type="spellEnd"/>
      <w:r>
        <w:t xml:space="preserve"> 2.</w:t>
      </w:r>
      <w:bookmarkEnd w:id="32"/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341"/>
        <w:gridCol w:w="2863"/>
        <w:gridCol w:w="939"/>
        <w:gridCol w:w="715"/>
        <w:gridCol w:w="1790"/>
      </w:tblGrid>
      <w:tr w:rsidR="00AB62D3" w:rsidRPr="00FB6CFD" w14:paraId="097189D2" w14:textId="77777777" w:rsidTr="00D91C75"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04C7256" w14:textId="77777777" w:rsidR="00AB62D3" w:rsidRPr="00FB6CFD" w:rsidRDefault="00AB62D3" w:rsidP="00D91C75">
            <w:r w:rsidRPr="00FB6CFD">
              <w:t xml:space="preserve">Name </w:t>
            </w:r>
            <w:r>
              <w:t>der Firma</w:t>
            </w:r>
            <w:r w:rsidRPr="00FB6CFD">
              <w:t>:</w:t>
            </w:r>
          </w:p>
        </w:tc>
        <w:tc>
          <w:tcPr>
            <w:tcW w:w="6307" w:type="dxa"/>
            <w:gridSpan w:val="4"/>
            <w:tcBorders>
              <w:top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5FCAFDA5" w14:textId="77777777" w:rsidR="00AB62D3" w:rsidRPr="00FB6CFD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unt_name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62D3" w:rsidRPr="00FB6CFD" w14:paraId="25976ECA" w14:textId="77777777" w:rsidTr="00D91C75"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63C0FFD3" w14:textId="77777777" w:rsidR="00AB62D3" w:rsidRPr="00FB6CFD" w:rsidRDefault="00AB62D3" w:rsidP="00D91C75">
            <w:r w:rsidRPr="00FB6CFD">
              <w:t>Adresse:</w:t>
            </w:r>
          </w:p>
        </w:tc>
        <w:tc>
          <w:tcPr>
            <w:tcW w:w="6307" w:type="dxa"/>
            <w:gridSpan w:val="4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7E2326E1" w14:textId="77777777" w:rsidR="00AB62D3" w:rsidRPr="00FB6CFD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unt_adr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62D3" w:rsidRPr="00FB6CFD" w14:paraId="05DA2670" w14:textId="77777777" w:rsidTr="00D91C75"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3D820856" w14:textId="77777777" w:rsidR="00AB62D3" w:rsidRPr="00FB6CFD" w:rsidRDefault="00AB62D3" w:rsidP="00D91C75">
            <w:pPr>
              <w:jc w:val="left"/>
            </w:pPr>
          </w:p>
        </w:tc>
        <w:tc>
          <w:tcPr>
            <w:tcW w:w="6307" w:type="dxa"/>
            <w:gridSpan w:val="4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408693A0" w14:textId="77777777" w:rsidR="00AB62D3" w:rsidRPr="00FB6CFD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unt_adr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62D3" w:rsidRPr="00FB6CFD" w14:paraId="5920534E" w14:textId="77777777" w:rsidTr="00D91C75"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1D014AD7" w14:textId="77777777" w:rsidR="00AB62D3" w:rsidRPr="00FB6CFD" w:rsidRDefault="00AB62D3" w:rsidP="00D91C75">
            <w:r w:rsidRPr="00FB6CFD">
              <w:t>Telefon:</w:t>
            </w:r>
          </w:p>
        </w:tc>
        <w:tc>
          <w:tcPr>
            <w:tcW w:w="2863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55A0DDC4" w14:textId="77777777" w:rsidR="00AB62D3" w:rsidRPr="00FB6CFD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54" w:type="dxa"/>
            <w:gridSpan w:val="2"/>
            <w:tcBorders>
              <w:top w:val="dotted" w:sz="4" w:space="0" w:color="auto"/>
              <w:bottom w:val="nil"/>
            </w:tcBorders>
            <w:shd w:val="clear" w:color="auto" w:fill="auto"/>
            <w:vAlign w:val="bottom"/>
          </w:tcPr>
          <w:p w14:paraId="176882DF" w14:textId="77777777" w:rsidR="00AB62D3" w:rsidRPr="00FB6CFD" w:rsidRDefault="00AB62D3" w:rsidP="00D91C75">
            <w:pPr>
              <w:jc w:val="right"/>
            </w:pPr>
            <w:r w:rsidRPr="00FB6CFD">
              <w:t>Telefax:</w:t>
            </w:r>
          </w:p>
        </w:tc>
        <w:tc>
          <w:tcPr>
            <w:tcW w:w="1790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1F71503F" w14:textId="77777777" w:rsidR="00AB62D3" w:rsidRPr="00FB6CFD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62D3" w:rsidRPr="00FB6CFD" w14:paraId="07D0AB77" w14:textId="77777777" w:rsidTr="00D91C75"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4828D00C" w14:textId="77777777" w:rsidR="00AB62D3" w:rsidRPr="00FB6CFD" w:rsidRDefault="00AB62D3" w:rsidP="00D91C75">
            <w:r w:rsidRPr="00FB6CFD">
              <w:t>Rechtsform:</w:t>
            </w:r>
          </w:p>
        </w:tc>
        <w:tc>
          <w:tcPr>
            <w:tcW w:w="2863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60C227BC" w14:textId="77777777" w:rsidR="00AB62D3" w:rsidRPr="00FB6CFD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54" w:type="dxa"/>
            <w:gridSpan w:val="2"/>
            <w:tcBorders>
              <w:top w:val="nil"/>
              <w:bottom w:val="dotted" w:sz="4" w:space="0" w:color="auto"/>
              <w:right w:val="nil"/>
            </w:tcBorders>
            <w:shd w:val="clear" w:color="auto" w:fill="auto"/>
            <w:vAlign w:val="bottom"/>
          </w:tcPr>
          <w:p w14:paraId="137B4D2A" w14:textId="77777777" w:rsidR="00AB62D3" w:rsidRPr="00FB6CFD" w:rsidRDefault="00AB62D3" w:rsidP="00D91C75">
            <w:pPr>
              <w:jc w:val="left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790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7C4BED04" w14:textId="77777777" w:rsidR="00AB62D3" w:rsidRPr="00FB6CFD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62D3" w:rsidRPr="00FB6CFD" w14:paraId="5AF44F74" w14:textId="77777777" w:rsidTr="00D91C75"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6B4EB531" w14:textId="77777777" w:rsidR="00AB62D3" w:rsidRPr="00FB6CFD" w:rsidRDefault="00AB62D3" w:rsidP="00D91C75">
            <w:r>
              <w:t>MWST-Nr. / UID:</w:t>
            </w:r>
          </w:p>
        </w:tc>
        <w:tc>
          <w:tcPr>
            <w:tcW w:w="6307" w:type="dxa"/>
            <w:gridSpan w:val="4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458A0526" w14:textId="77777777" w:rsidR="00AB62D3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62D3" w:rsidRPr="00FB6CFD" w14:paraId="58DBCF22" w14:textId="77777777" w:rsidTr="00D91C75"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69990E5F" w14:textId="77777777" w:rsidR="00AB62D3" w:rsidRPr="00FB6CFD" w:rsidRDefault="00AB62D3" w:rsidP="00D91C75">
            <w:r w:rsidRPr="00FB6CFD">
              <w:t>Gründungsdatum:</w:t>
            </w:r>
          </w:p>
        </w:tc>
        <w:tc>
          <w:tcPr>
            <w:tcW w:w="6307" w:type="dxa"/>
            <w:gridSpan w:val="4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2FC94EAB" w14:textId="77777777" w:rsidR="00AB62D3" w:rsidRPr="00FB6CFD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62D3" w:rsidRPr="00FB6CFD" w14:paraId="186B092D" w14:textId="77777777" w:rsidTr="00D91C75"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03A64377" w14:textId="77777777" w:rsidR="00AB62D3" w:rsidRPr="00FB6CFD" w:rsidRDefault="00AB62D3" w:rsidP="00D91C75">
            <w:r w:rsidRPr="00FB6CFD">
              <w:t>Geschäfts- und Steuer</w:t>
            </w:r>
            <w:r>
              <w:t>sitz</w:t>
            </w:r>
            <w:r w:rsidRPr="00FB6CFD">
              <w:t>:</w:t>
            </w:r>
          </w:p>
        </w:tc>
        <w:tc>
          <w:tcPr>
            <w:tcW w:w="6307" w:type="dxa"/>
            <w:gridSpan w:val="4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1C76E63A" w14:textId="77777777" w:rsidR="00AB62D3" w:rsidRPr="00FB6CFD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62D3" w:rsidRPr="00FB6CFD" w14:paraId="52483E5C" w14:textId="77777777" w:rsidTr="00D91C75"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5D4BCF79" w14:textId="77777777" w:rsidR="00AB62D3" w:rsidRPr="00FB6CFD" w:rsidRDefault="00AB62D3" w:rsidP="00D91C75">
            <w:r w:rsidRPr="00FB6CFD">
              <w:t>Haupttätigkeitsgebiete:</w:t>
            </w:r>
          </w:p>
        </w:tc>
        <w:tc>
          <w:tcPr>
            <w:tcW w:w="2863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406343C7" w14:textId="77777777" w:rsidR="00AB62D3" w:rsidRPr="00FB6CFD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54" w:type="dxa"/>
            <w:gridSpan w:val="2"/>
            <w:tcBorders>
              <w:top w:val="dotted" w:sz="4" w:space="0" w:color="auto"/>
              <w:bottom w:val="nil"/>
            </w:tcBorders>
            <w:shd w:val="clear" w:color="auto" w:fill="auto"/>
            <w:vAlign w:val="bottom"/>
          </w:tcPr>
          <w:p w14:paraId="3B2BF592" w14:textId="77777777" w:rsidR="00AB62D3" w:rsidRPr="00FB6CFD" w:rsidRDefault="00AB62D3" w:rsidP="00D91C75">
            <w:pPr>
              <w:jc w:val="right"/>
            </w:pPr>
            <w:r w:rsidRPr="00FB6CFD">
              <w:t>seit:</w:t>
            </w:r>
          </w:p>
        </w:tc>
        <w:tc>
          <w:tcPr>
            <w:tcW w:w="1790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2078B86F" w14:textId="77777777" w:rsidR="00AB62D3" w:rsidRPr="00FB6CFD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62D3" w:rsidRPr="00FB6CFD" w14:paraId="3A6EAA1D" w14:textId="77777777" w:rsidTr="00D91C75"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388D2690" w14:textId="77777777" w:rsidR="00AB62D3" w:rsidRPr="00FB6CFD" w:rsidRDefault="00AB62D3" w:rsidP="00D91C75">
            <w:pPr>
              <w:jc w:val="left"/>
            </w:pPr>
          </w:p>
        </w:tc>
        <w:tc>
          <w:tcPr>
            <w:tcW w:w="2863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A0D45AC" w14:textId="77777777" w:rsidR="00AB62D3" w:rsidRPr="00FB6CFD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5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36856B" w14:textId="77777777" w:rsidR="00AB62D3" w:rsidRPr="00FB6CFD" w:rsidRDefault="00AB62D3" w:rsidP="00D91C75">
            <w:pPr>
              <w:jc w:val="right"/>
            </w:pPr>
            <w:r w:rsidRPr="00FB6CFD">
              <w:t>seit:</w:t>
            </w:r>
          </w:p>
        </w:tc>
        <w:tc>
          <w:tcPr>
            <w:tcW w:w="1790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68A91A9B" w14:textId="77777777" w:rsidR="00AB62D3" w:rsidRPr="00FB6CFD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62D3" w:rsidRPr="00FB6CFD" w14:paraId="33C38147" w14:textId="77777777" w:rsidTr="00D91C75"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4280F366" w14:textId="77777777" w:rsidR="00AB62D3" w:rsidRPr="00FB6CFD" w:rsidRDefault="00AB62D3" w:rsidP="00D91C75">
            <w:pPr>
              <w:jc w:val="left"/>
            </w:pPr>
          </w:p>
        </w:tc>
        <w:tc>
          <w:tcPr>
            <w:tcW w:w="2863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68067A3A" w14:textId="77777777" w:rsidR="00AB62D3" w:rsidRPr="00E829CE" w:rsidRDefault="00AB62D3" w:rsidP="00D91C75">
            <w:pPr>
              <w:jc w:val="left"/>
              <w:rPr>
                <w:rStyle w:val="Strich"/>
              </w:rPr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5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8BEBAB" w14:textId="77777777" w:rsidR="00AB62D3" w:rsidRPr="00FB6CFD" w:rsidRDefault="00AB62D3" w:rsidP="00D91C75">
            <w:pPr>
              <w:jc w:val="right"/>
            </w:pPr>
            <w:r>
              <w:t>seit:</w:t>
            </w:r>
          </w:p>
        </w:tc>
        <w:tc>
          <w:tcPr>
            <w:tcW w:w="1790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21DCEED7" w14:textId="77777777" w:rsidR="00AB62D3" w:rsidRPr="00E829CE" w:rsidRDefault="00AB62D3" w:rsidP="00D91C75">
            <w:pPr>
              <w:jc w:val="left"/>
              <w:rPr>
                <w:rStyle w:val="Strich"/>
              </w:rPr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62D3" w:rsidRPr="00FB6CFD" w14:paraId="0E254560" w14:textId="77777777" w:rsidTr="00D91C75"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6E434C18" w14:textId="77777777" w:rsidR="00AB62D3" w:rsidRPr="00FB6CFD" w:rsidRDefault="00AB62D3" w:rsidP="00D91C75">
            <w:r w:rsidRPr="00FB6CFD">
              <w:t>Zugehörigkeit zu Firmengruppe, Holding usw.</w:t>
            </w:r>
            <w:r>
              <w:t>:</w:t>
            </w:r>
          </w:p>
        </w:tc>
        <w:tc>
          <w:tcPr>
            <w:tcW w:w="2863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26CB239D" w14:textId="77777777" w:rsidR="00AB62D3" w:rsidRPr="00FB6CFD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54" w:type="dxa"/>
            <w:gridSpan w:val="2"/>
            <w:tcBorders>
              <w:top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5A221147" w14:textId="77777777" w:rsidR="00AB62D3" w:rsidRPr="00FB6CFD" w:rsidRDefault="00AB62D3" w:rsidP="00D91C75">
            <w:pPr>
              <w:jc w:val="left"/>
            </w:pPr>
          </w:p>
        </w:tc>
        <w:tc>
          <w:tcPr>
            <w:tcW w:w="1790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67FDC96D" w14:textId="77777777" w:rsidR="00AB62D3" w:rsidRPr="00FB6CFD" w:rsidRDefault="00AB62D3" w:rsidP="00D91C75">
            <w:pPr>
              <w:jc w:val="left"/>
            </w:pPr>
          </w:p>
        </w:tc>
      </w:tr>
      <w:tr w:rsidR="00AB62D3" w:rsidRPr="00FB6CFD" w14:paraId="0F8D8F9E" w14:textId="77777777" w:rsidTr="00D91C75"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46E32122" w14:textId="77777777" w:rsidR="00AB62D3" w:rsidRPr="00FB6CFD" w:rsidRDefault="00AB62D3" w:rsidP="00D91C75">
            <w:r w:rsidRPr="00FB6CFD">
              <w:t>Filialen</w:t>
            </w:r>
            <w:r>
              <w:t xml:space="preserve"> / Niederlassungen</w:t>
            </w:r>
            <w:r w:rsidRPr="00FB6CFD">
              <w:t>:</w:t>
            </w:r>
          </w:p>
        </w:tc>
        <w:tc>
          <w:tcPr>
            <w:tcW w:w="6307" w:type="dxa"/>
            <w:gridSpan w:val="4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127AE41B" w14:textId="77777777" w:rsidR="00AB62D3" w:rsidRPr="00FB6CFD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62D3" w:rsidRPr="00FB6CFD" w14:paraId="6E91CA16" w14:textId="77777777" w:rsidTr="00D91C75"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44CB4F87" w14:textId="77777777" w:rsidR="00AB62D3" w:rsidRPr="00FB6CFD" w:rsidRDefault="00AB62D3" w:rsidP="00D91C75">
            <w:pPr>
              <w:jc w:val="left"/>
            </w:pPr>
            <w:r w:rsidRPr="00FB6CFD">
              <w:t>Mitgliedschaften in Berufs-/Fachverbänden:</w:t>
            </w:r>
          </w:p>
        </w:tc>
        <w:tc>
          <w:tcPr>
            <w:tcW w:w="6307" w:type="dxa"/>
            <w:gridSpan w:val="4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46B6D18C" w14:textId="77777777" w:rsidR="00AB62D3" w:rsidRPr="00FB6CFD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62D3" w:rsidRPr="00FB6CFD" w14:paraId="5A4BB28C" w14:textId="77777777" w:rsidTr="00D91C75">
        <w:tblPrEx>
          <w:tblLook w:val="01C0" w:firstRow="0" w:lastRow="1" w:firstColumn="1" w:lastColumn="1" w:noHBand="0" w:noVBand="0"/>
        </w:tblPrEx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A02B336" w14:textId="77777777" w:rsidR="00AB62D3" w:rsidRPr="00FB6CFD" w:rsidRDefault="00AB62D3" w:rsidP="00D91C75">
            <w:r w:rsidRPr="00FB6CFD">
              <w:t>Auskunftsperson</w:t>
            </w:r>
            <w:r>
              <w:t xml:space="preserve"> Angebot:</w:t>
            </w:r>
          </w:p>
        </w:tc>
        <w:tc>
          <w:tcPr>
            <w:tcW w:w="6307" w:type="dxa"/>
            <w:gridSpan w:val="4"/>
            <w:tcBorders>
              <w:top w:val="dotted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4A21D53" w14:textId="77777777" w:rsidR="00AB62D3" w:rsidRPr="00FB6CFD" w:rsidRDefault="00AB62D3" w:rsidP="00D91C75">
            <w:pPr>
              <w:jc w:val="left"/>
            </w:pPr>
          </w:p>
        </w:tc>
      </w:tr>
      <w:tr w:rsidR="00AB62D3" w:rsidRPr="00FB6CFD" w14:paraId="162DA7AB" w14:textId="77777777" w:rsidTr="00D91C75">
        <w:tblPrEx>
          <w:tblLook w:val="01C0" w:firstRow="0" w:lastRow="1" w:firstColumn="1" w:lastColumn="1" w:noHBand="0" w:noVBand="0"/>
        </w:tblPrEx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250D83F2" w14:textId="77777777" w:rsidR="00AB62D3" w:rsidRPr="00FB6CFD" w:rsidRDefault="00AB62D3" w:rsidP="00D91C75">
            <w:r w:rsidRPr="00FB6CFD">
              <w:t>Name:</w:t>
            </w:r>
          </w:p>
        </w:tc>
        <w:tc>
          <w:tcPr>
            <w:tcW w:w="2863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  <w:vAlign w:val="bottom"/>
          </w:tcPr>
          <w:p w14:paraId="128BA1A6" w14:textId="77777777" w:rsidR="00AB62D3" w:rsidRPr="00FB6CFD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unt_person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3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C522C4" w14:textId="77777777" w:rsidR="00AB62D3" w:rsidRPr="00FB6CFD" w:rsidRDefault="00AB62D3" w:rsidP="00D91C75">
            <w:pPr>
              <w:jc w:val="right"/>
            </w:pPr>
            <w:r w:rsidRPr="00FB6CFD">
              <w:t>E-Mail:</w:t>
            </w:r>
          </w:p>
        </w:tc>
        <w:tc>
          <w:tcPr>
            <w:tcW w:w="2505" w:type="dxa"/>
            <w:gridSpan w:val="2"/>
            <w:tcBorders>
              <w:top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52D37B4A" w14:textId="77777777" w:rsidR="00AB62D3" w:rsidRPr="00FB6CFD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unt_person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62D3" w:rsidRPr="00FB6CFD" w14:paraId="5840CD3F" w14:textId="77777777" w:rsidTr="00D91C75">
        <w:tblPrEx>
          <w:tblLook w:val="01C0" w:firstRow="0" w:lastRow="1" w:firstColumn="1" w:lastColumn="1" w:noHBand="0" w:noVBand="0"/>
        </w:tblPrEx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7086002B" w14:textId="77777777" w:rsidR="00AB62D3" w:rsidRPr="00FB6CFD" w:rsidRDefault="00AB62D3" w:rsidP="00D91C75">
            <w:r w:rsidRPr="00FB6CFD">
              <w:t>Position:</w:t>
            </w:r>
          </w:p>
        </w:tc>
        <w:tc>
          <w:tcPr>
            <w:tcW w:w="2863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5FC16289" w14:textId="77777777" w:rsidR="00AB62D3" w:rsidRPr="00FB6CFD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8EE17C9" w14:textId="77777777" w:rsidR="00AB62D3" w:rsidRPr="00FB6CFD" w:rsidRDefault="00AB62D3" w:rsidP="00D91C75">
            <w:pPr>
              <w:jc w:val="left"/>
            </w:pPr>
            <w:r w:rsidRPr="00FB6CFD">
              <w:t>Telefon:</w:t>
            </w:r>
          </w:p>
        </w:tc>
        <w:tc>
          <w:tcPr>
            <w:tcW w:w="2505" w:type="dxa"/>
            <w:gridSpan w:val="2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011330B9" w14:textId="77777777" w:rsidR="00AB62D3" w:rsidRPr="00FB6CFD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unt_person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62D3" w:rsidRPr="00FB6CFD" w14:paraId="57BCDF50" w14:textId="77777777" w:rsidTr="00D91C75">
        <w:tblPrEx>
          <w:tblLook w:val="01C0" w:firstRow="0" w:lastRow="1" w:firstColumn="1" w:lastColumn="1" w:noHBand="0" w:noVBand="0"/>
        </w:tblPrEx>
        <w:trPr>
          <w:trHeight w:val="397"/>
        </w:trPr>
        <w:tc>
          <w:tcPr>
            <w:tcW w:w="3341" w:type="dxa"/>
            <w:tcBorders>
              <w:top w:val="nil"/>
              <w:left w:val="nil"/>
              <w:bottom w:val="nil"/>
            </w:tcBorders>
            <w:vAlign w:val="bottom"/>
          </w:tcPr>
          <w:p w14:paraId="490ED1E3" w14:textId="77777777" w:rsidR="00AB62D3" w:rsidRPr="00FB6CFD" w:rsidRDefault="00AB62D3" w:rsidP="00D91C75">
            <w:r w:rsidRPr="00FB6CFD">
              <w:t>Bemerkungen:</w:t>
            </w:r>
          </w:p>
        </w:tc>
        <w:tc>
          <w:tcPr>
            <w:tcW w:w="2863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5896DB43" w14:textId="77777777" w:rsidR="00AB62D3" w:rsidRPr="00FB6CFD" w:rsidRDefault="00AB62D3" w:rsidP="00D91C75">
            <w:pPr>
              <w:jc w:val="left"/>
            </w:pPr>
            <w:r w:rsidRPr="00E829CE">
              <w:rPr>
                <w:rStyle w:val="Strich"/>
              </w:rPr>
              <w:t>|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939" w:type="dxa"/>
            <w:tcBorders>
              <w:top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2E668576" w14:textId="77777777" w:rsidR="00AB62D3" w:rsidRPr="00FB6CFD" w:rsidRDefault="00AB62D3" w:rsidP="00D91C75">
            <w:pPr>
              <w:jc w:val="left"/>
            </w:pPr>
          </w:p>
        </w:tc>
        <w:tc>
          <w:tcPr>
            <w:tcW w:w="2505" w:type="dxa"/>
            <w:gridSpan w:val="2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D9D9D9" w:themeFill="background1" w:themeFillShade="D9"/>
            <w:vAlign w:val="bottom"/>
          </w:tcPr>
          <w:p w14:paraId="2E1ADDD4" w14:textId="77777777" w:rsidR="00AB62D3" w:rsidRPr="00FB6CFD" w:rsidRDefault="00AB62D3" w:rsidP="00D91C75">
            <w:pPr>
              <w:jc w:val="left"/>
            </w:pPr>
          </w:p>
        </w:tc>
      </w:tr>
    </w:tbl>
    <w:p w14:paraId="03CFDCFA" w14:textId="77777777" w:rsidR="00AB62D3" w:rsidRDefault="00AB62D3" w:rsidP="00AB62D3"/>
    <w:p w14:paraId="3E3C41B1" w14:textId="77777777" w:rsidR="00AF6C25" w:rsidRDefault="00AF6C25" w:rsidP="00D65325">
      <w:pPr>
        <w:jc w:val="left"/>
        <w:rPr>
          <w:rFonts w:cs="Arial"/>
          <w:b/>
          <w:bCs/>
          <w:kern w:val="32"/>
          <w:sz w:val="28"/>
          <w:szCs w:val="32"/>
        </w:rPr>
      </w:pPr>
    </w:p>
    <w:p w14:paraId="28BE21D2" w14:textId="77777777" w:rsidR="00AF6C25" w:rsidRDefault="00AF6C25">
      <w:pPr>
        <w:jc w:val="left"/>
        <w:rPr>
          <w:rFonts w:cs="Arial"/>
          <w:b/>
          <w:bCs/>
          <w:kern w:val="32"/>
          <w:sz w:val="28"/>
          <w:szCs w:val="32"/>
        </w:rPr>
      </w:pPr>
      <w:r>
        <w:rPr>
          <w:rFonts w:cs="Arial"/>
          <w:b/>
          <w:bCs/>
          <w:kern w:val="32"/>
          <w:sz w:val="28"/>
          <w:szCs w:val="32"/>
        </w:rPr>
        <w:br w:type="page"/>
      </w:r>
    </w:p>
    <w:p w14:paraId="2E9760B2" w14:textId="77777777" w:rsidR="00D65325" w:rsidRPr="000B2950" w:rsidRDefault="00D65325" w:rsidP="00D65325">
      <w:pPr>
        <w:pStyle w:val="berschrift1"/>
      </w:pPr>
      <w:bookmarkStart w:id="33" w:name="_Toc400353949"/>
      <w:bookmarkStart w:id="34" w:name="_Toc400354201"/>
      <w:bookmarkStart w:id="35" w:name="_Toc400354371"/>
      <w:bookmarkStart w:id="36" w:name="_Toc400354618"/>
      <w:bookmarkStart w:id="37" w:name="_Toc400354693"/>
      <w:bookmarkStart w:id="38" w:name="_Toc25569731"/>
      <w:r w:rsidRPr="000B2950">
        <w:lastRenderedPageBreak/>
        <w:t>Eignungskriterien</w:t>
      </w:r>
      <w:bookmarkEnd w:id="33"/>
      <w:bookmarkEnd w:id="34"/>
      <w:bookmarkEnd w:id="35"/>
      <w:bookmarkEnd w:id="36"/>
      <w:bookmarkEnd w:id="37"/>
      <w:bookmarkEnd w:id="38"/>
    </w:p>
    <w:p w14:paraId="006561D3" w14:textId="3A7E00F7" w:rsidR="00D65325" w:rsidRPr="000B2950" w:rsidRDefault="00D65325" w:rsidP="00D65325">
      <w:pPr>
        <w:pStyle w:val="berschrift2"/>
      </w:pPr>
      <w:bookmarkStart w:id="39" w:name="_Toc400353950"/>
      <w:bookmarkStart w:id="40" w:name="_Toc400354202"/>
      <w:bookmarkStart w:id="41" w:name="_Toc400354372"/>
      <w:bookmarkStart w:id="42" w:name="_Toc400354619"/>
      <w:bookmarkStart w:id="43" w:name="_Toc400354694"/>
      <w:bookmarkStart w:id="44" w:name="_Toc25569732"/>
      <w:r w:rsidRPr="000B2950">
        <w:t xml:space="preserve">Eignungskriterium 1: </w:t>
      </w:r>
      <w:r w:rsidR="002034AD" w:rsidRPr="000B2950">
        <w:t>Firmenr</w:t>
      </w:r>
      <w:r w:rsidRPr="000B2950">
        <w:t>eferenzobjekte</w:t>
      </w:r>
      <w:bookmarkEnd w:id="39"/>
      <w:bookmarkEnd w:id="40"/>
      <w:bookmarkEnd w:id="41"/>
      <w:bookmarkEnd w:id="42"/>
      <w:bookmarkEnd w:id="43"/>
      <w:bookmarkEnd w:id="44"/>
    </w:p>
    <w:p w14:paraId="761A019C" w14:textId="4FF24712" w:rsidR="00F14EE8" w:rsidRPr="002465BE" w:rsidRDefault="00F14EE8" w:rsidP="00F14EE8">
      <w:pPr>
        <w:spacing w:after="120"/>
        <w:ind w:left="850"/>
        <w:rPr>
          <w:rFonts w:cs="Arial"/>
          <w:szCs w:val="20"/>
        </w:rPr>
      </w:pPr>
      <w:r w:rsidRPr="00770F17">
        <w:rPr>
          <w:lang w:val="de-DE" w:eastAsia="de-DE"/>
        </w:rPr>
        <w:t>Nachweis von</w:t>
      </w:r>
      <w:r>
        <w:rPr>
          <w:lang w:val="de-DE" w:eastAsia="de-DE"/>
        </w:rPr>
        <w:t xml:space="preserve"> zwei</w:t>
      </w:r>
      <w:r w:rsidRPr="00770F17">
        <w:rPr>
          <w:lang w:val="de-DE" w:eastAsia="de-DE"/>
        </w:rPr>
        <w:t xml:space="preserve"> </w:t>
      </w:r>
      <w:r>
        <w:rPr>
          <w:lang w:val="de-DE" w:eastAsia="de-DE"/>
        </w:rPr>
        <w:t>erfolgreich</w:t>
      </w:r>
      <w:r w:rsidRPr="00770F17">
        <w:rPr>
          <w:lang w:val="de-DE" w:eastAsia="de-DE"/>
        </w:rPr>
        <w:t xml:space="preserve"> </w:t>
      </w:r>
      <w:r w:rsidR="009157D6">
        <w:rPr>
          <w:lang w:val="de-DE" w:eastAsia="de-DE"/>
        </w:rPr>
        <w:t xml:space="preserve">in der Schweiz </w:t>
      </w:r>
      <w:r w:rsidRPr="00770F17">
        <w:rPr>
          <w:lang w:val="de-DE" w:eastAsia="de-DE"/>
        </w:rPr>
        <w:t>abgeschlossenen und vergleichbaren Referenzaufträgen</w:t>
      </w:r>
      <w:r>
        <w:rPr>
          <w:lang w:val="de-DE" w:eastAsia="de-DE"/>
        </w:rPr>
        <w:t xml:space="preserve"> in der Bahnsicherheit für </w:t>
      </w:r>
      <w:proofErr w:type="spellStart"/>
      <w:r>
        <w:rPr>
          <w:lang w:val="de-DE" w:eastAsia="de-DE"/>
        </w:rPr>
        <w:t>Strassenbahnen</w:t>
      </w:r>
      <w:proofErr w:type="spellEnd"/>
      <w:r w:rsidRPr="00770F17">
        <w:rPr>
          <w:lang w:val="de-DE" w:eastAsia="de-DE"/>
        </w:rPr>
        <w:t xml:space="preserve"> der Anbieterin </w:t>
      </w:r>
      <w:r w:rsidRPr="002465BE">
        <w:rPr>
          <w:lang w:val="de-DE" w:eastAsia="de-DE"/>
        </w:rPr>
        <w:t>in den letzten fünf Jahren.</w:t>
      </w:r>
    </w:p>
    <w:p w14:paraId="5EBCB45B" w14:textId="74296AEB" w:rsidR="00F14EE8" w:rsidRPr="002465BE" w:rsidRDefault="00F14EE8" w:rsidP="00F14EE8">
      <w:pPr>
        <w:numPr>
          <w:ilvl w:val="0"/>
          <w:numId w:val="10"/>
        </w:numPr>
        <w:tabs>
          <w:tab w:val="num" w:pos="2915"/>
        </w:tabs>
        <w:spacing w:after="60"/>
        <w:ind w:left="1210"/>
        <w:rPr>
          <w:rFonts w:cs="Arial"/>
          <w:szCs w:val="20"/>
        </w:rPr>
      </w:pPr>
      <w:r w:rsidRPr="002465BE">
        <w:rPr>
          <w:szCs w:val="22"/>
          <w:lang w:val="de-DE" w:eastAsia="de-DE"/>
        </w:rPr>
        <w:t xml:space="preserve">Ein </w:t>
      </w:r>
      <w:r>
        <w:rPr>
          <w:szCs w:val="22"/>
          <w:lang w:val="de-DE" w:eastAsia="de-DE"/>
        </w:rPr>
        <w:t>Referenzprojekt</w:t>
      </w:r>
      <w:r w:rsidRPr="002465BE">
        <w:rPr>
          <w:szCs w:val="22"/>
          <w:lang w:val="de-DE" w:eastAsia="de-DE"/>
        </w:rPr>
        <w:t xml:space="preserve"> </w:t>
      </w:r>
      <w:r>
        <w:rPr>
          <w:szCs w:val="22"/>
          <w:lang w:val="de-DE" w:eastAsia="de-DE"/>
        </w:rPr>
        <w:t xml:space="preserve">der Anbieterin </w:t>
      </w:r>
      <w:r w:rsidRPr="002465BE">
        <w:rPr>
          <w:szCs w:val="22"/>
          <w:lang w:val="de-DE" w:eastAsia="de-DE"/>
        </w:rPr>
        <w:t xml:space="preserve">mit einer Eigenleistung von mehr als </w:t>
      </w:r>
      <w:r w:rsidRPr="002465BE">
        <w:t>CHF 70'000</w:t>
      </w:r>
      <w:r>
        <w:rPr>
          <w:szCs w:val="22"/>
          <w:lang w:val="de-DE" w:eastAsia="de-DE"/>
        </w:rPr>
        <w:t xml:space="preserve"> in </w:t>
      </w:r>
      <w:proofErr w:type="gramStart"/>
      <w:r>
        <w:rPr>
          <w:szCs w:val="22"/>
          <w:lang w:val="de-DE" w:eastAsia="de-DE"/>
        </w:rPr>
        <w:t>d</w:t>
      </w:r>
      <w:r w:rsidRPr="002465BE">
        <w:rPr>
          <w:szCs w:val="22"/>
          <w:lang w:val="de-DE" w:eastAsia="de-DE"/>
        </w:rPr>
        <w:t xml:space="preserve">er </w:t>
      </w:r>
      <w:r>
        <w:rPr>
          <w:szCs w:val="22"/>
          <w:lang w:val="de-DE" w:eastAsia="de-DE"/>
        </w:rPr>
        <w:t xml:space="preserve"> Funktion</w:t>
      </w:r>
      <w:proofErr w:type="gramEnd"/>
      <w:r>
        <w:rPr>
          <w:szCs w:val="22"/>
          <w:lang w:val="de-DE" w:eastAsia="de-DE"/>
        </w:rPr>
        <w:t xml:space="preserve"> als </w:t>
      </w:r>
      <w:r w:rsidR="00DC3E26">
        <w:rPr>
          <w:szCs w:val="22"/>
          <w:lang w:val="de-DE" w:eastAsia="de-DE"/>
        </w:rPr>
        <w:t>Projektleiter/</w:t>
      </w:r>
      <w:r>
        <w:rPr>
          <w:szCs w:val="22"/>
          <w:lang w:val="de-DE" w:eastAsia="de-DE"/>
        </w:rPr>
        <w:t>Planer von Bahnsicherungsanlagen</w:t>
      </w:r>
      <w:r w:rsidRPr="002465BE">
        <w:rPr>
          <w:szCs w:val="22"/>
          <w:lang w:val="de-DE" w:eastAsia="de-DE"/>
        </w:rPr>
        <w:t>.</w:t>
      </w:r>
    </w:p>
    <w:p w14:paraId="085FFC7A" w14:textId="77777777" w:rsidR="00F14EE8" w:rsidRPr="00DC64B1" w:rsidRDefault="00F14EE8" w:rsidP="00F14EE8">
      <w:pPr>
        <w:pStyle w:val="Listenabsatz"/>
        <w:numPr>
          <w:ilvl w:val="0"/>
          <w:numId w:val="10"/>
        </w:numPr>
        <w:spacing w:after="120"/>
        <w:ind w:left="1210"/>
        <w:rPr>
          <w:rFonts w:cs="Arial"/>
          <w:szCs w:val="20"/>
        </w:rPr>
      </w:pPr>
      <w:r w:rsidRPr="00DC64B1">
        <w:rPr>
          <w:lang w:val="de-DE" w:eastAsia="de-DE"/>
        </w:rPr>
        <w:t xml:space="preserve">Ein </w:t>
      </w:r>
      <w:r>
        <w:rPr>
          <w:lang w:val="de-DE" w:eastAsia="de-DE"/>
        </w:rPr>
        <w:t>Referenzprojekt</w:t>
      </w:r>
      <w:r w:rsidRPr="00DC64B1">
        <w:rPr>
          <w:lang w:val="de-DE" w:eastAsia="de-DE"/>
        </w:rPr>
        <w:t xml:space="preserve"> der Anbieterin mit einer Eigenleistung von mehr als CHF 30'000 in der Funktion als Sachverständige</w:t>
      </w:r>
      <w:r>
        <w:rPr>
          <w:lang w:val="de-DE" w:eastAsia="de-DE"/>
        </w:rPr>
        <w:t>r</w:t>
      </w:r>
      <w:r w:rsidRPr="00DC64B1">
        <w:rPr>
          <w:lang w:val="de-DE" w:eastAsia="de-DE"/>
        </w:rPr>
        <w:t xml:space="preserve"> / Gutachter Bahnsicherheit</w:t>
      </w:r>
      <w:r w:rsidRPr="00DC64B1">
        <w:rPr>
          <w:rFonts w:cs="Arial"/>
          <w:szCs w:val="20"/>
        </w:rPr>
        <w:t>.</w:t>
      </w:r>
    </w:p>
    <w:p w14:paraId="656579A2" w14:textId="77777777" w:rsidR="00F14EE8" w:rsidRDefault="00F14EE8" w:rsidP="00F14EE8">
      <w:pPr>
        <w:ind w:left="850"/>
      </w:pPr>
      <w:r w:rsidRPr="00770F17">
        <w:rPr>
          <w:lang w:val="de-DE" w:eastAsia="de-DE"/>
        </w:rPr>
        <w:t>Es müssen Kontakte zur Überprüfung angegeben werden.</w:t>
      </w:r>
    </w:p>
    <w:p w14:paraId="223B6821" w14:textId="77777777" w:rsidR="00AA632E" w:rsidRPr="00AA632E" w:rsidRDefault="00AA632E" w:rsidP="00AA632E">
      <w:pPr>
        <w:ind w:left="851"/>
        <w:rPr>
          <w:rFonts w:cs="Arial"/>
          <w:szCs w:val="20"/>
        </w:rPr>
      </w:pPr>
    </w:p>
    <w:tbl>
      <w:tblPr>
        <w:tblStyle w:val="Tabellenraster"/>
        <w:tblpPr w:leftFromText="141" w:rightFromText="141" w:vertAnchor="text" w:horzAnchor="margin" w:tblpY="74"/>
        <w:tblW w:w="9648" w:type="dxa"/>
        <w:tblInd w:w="0" w:type="dxa"/>
        <w:tblBorders>
          <w:top w:val="dotted" w:sz="4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219"/>
        <w:gridCol w:w="3969"/>
        <w:gridCol w:w="1460"/>
      </w:tblGrid>
      <w:tr w:rsidR="00AA632E" w:rsidRPr="00253F9E" w14:paraId="52B36B1E" w14:textId="77777777" w:rsidTr="00AA63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4219" w:type="dxa"/>
            <w:shd w:val="clear" w:color="auto" w:fill="auto"/>
            <w:vAlign w:val="bottom"/>
          </w:tcPr>
          <w:p w14:paraId="6D814D0C" w14:textId="42F281EC" w:rsidR="00AA632E" w:rsidRPr="00A306C6" w:rsidRDefault="00AA632E" w:rsidP="00AA632E">
            <w:pPr>
              <w:jc w:val="left"/>
              <w:rPr>
                <w:i/>
              </w:rPr>
            </w:pPr>
            <w:r w:rsidRPr="00253F9E">
              <w:t>Projekttitel:</w:t>
            </w:r>
            <w:r>
              <w:t xml:space="preserve"> </w:t>
            </w:r>
            <w:r>
              <w:rPr>
                <w:i/>
              </w:rPr>
              <w:t>(</w:t>
            </w:r>
            <w:r w:rsidR="00DC3E26">
              <w:rPr>
                <w:i/>
              </w:rPr>
              <w:t>Projektleiter/Planer</w:t>
            </w:r>
            <w:r>
              <w:rPr>
                <w:i/>
              </w:rPr>
              <w:t>)</w:t>
            </w:r>
          </w:p>
        </w:tc>
        <w:tc>
          <w:tcPr>
            <w:tcW w:w="3969" w:type="dxa"/>
            <w:shd w:val="clear" w:color="auto" w:fill="EAEAEA"/>
            <w:vAlign w:val="bottom"/>
          </w:tcPr>
          <w:p w14:paraId="1475BFDF" w14:textId="77777777" w:rsidR="00AA632E" w:rsidRPr="00253F9E" w:rsidRDefault="00AA632E" w:rsidP="00AA632E">
            <w:pPr>
              <w:jc w:val="left"/>
            </w:pPr>
          </w:p>
        </w:tc>
        <w:tc>
          <w:tcPr>
            <w:tcW w:w="1460" w:type="dxa"/>
            <w:shd w:val="clear" w:color="auto" w:fill="EAEAEA"/>
            <w:vAlign w:val="bottom"/>
          </w:tcPr>
          <w:p w14:paraId="044E80E4" w14:textId="77777777" w:rsidR="00AA632E" w:rsidRPr="00253F9E" w:rsidRDefault="00AA632E" w:rsidP="00AA632E">
            <w:pPr>
              <w:jc w:val="left"/>
            </w:pPr>
            <w:r>
              <w:t>1 von 2</w:t>
            </w:r>
          </w:p>
        </w:tc>
      </w:tr>
      <w:tr w:rsidR="00AA632E" w:rsidRPr="00253F9E" w14:paraId="00F64E41" w14:textId="77777777" w:rsidTr="00AA632E">
        <w:trPr>
          <w:trHeight w:val="1409"/>
        </w:trPr>
        <w:tc>
          <w:tcPr>
            <w:tcW w:w="4219" w:type="dxa"/>
          </w:tcPr>
          <w:p w14:paraId="482131E5" w14:textId="77777777" w:rsidR="00AA632E" w:rsidRPr="00253F9E" w:rsidRDefault="00AA632E" w:rsidP="00AA632E">
            <w:r w:rsidRPr="00253F9E">
              <w:t>Projekt Kurzbeschreibung:</w:t>
            </w:r>
          </w:p>
        </w:tc>
        <w:tc>
          <w:tcPr>
            <w:tcW w:w="5429" w:type="dxa"/>
            <w:gridSpan w:val="2"/>
            <w:shd w:val="clear" w:color="auto" w:fill="EAEAEA"/>
          </w:tcPr>
          <w:p w14:paraId="3C83E96C" w14:textId="77777777" w:rsidR="00AA632E" w:rsidRPr="00253F9E" w:rsidRDefault="00AA632E" w:rsidP="00AA632E"/>
          <w:p w14:paraId="2B9E95CC" w14:textId="77777777" w:rsidR="00AA632E" w:rsidRPr="00253F9E" w:rsidRDefault="00AA632E" w:rsidP="00AA632E"/>
          <w:p w14:paraId="7DE58A79" w14:textId="77777777" w:rsidR="00AA632E" w:rsidRPr="00253F9E" w:rsidRDefault="00AA632E" w:rsidP="00AA632E"/>
          <w:p w14:paraId="69FE3C37" w14:textId="77777777" w:rsidR="00AA632E" w:rsidRPr="00253F9E" w:rsidRDefault="00AA632E" w:rsidP="00AA632E"/>
          <w:p w14:paraId="5958F859" w14:textId="77777777" w:rsidR="00AA632E" w:rsidRPr="00253F9E" w:rsidRDefault="00AA632E" w:rsidP="00AA632E"/>
          <w:p w14:paraId="453C5D87" w14:textId="77777777" w:rsidR="00AA632E" w:rsidRPr="00253F9E" w:rsidRDefault="00AA632E" w:rsidP="00AA632E"/>
          <w:p w14:paraId="37DCCCCD" w14:textId="77777777" w:rsidR="00AA632E" w:rsidRPr="00253F9E" w:rsidRDefault="00AA632E" w:rsidP="00AA632E"/>
          <w:p w14:paraId="2CA99643" w14:textId="77777777" w:rsidR="00AA632E" w:rsidRPr="00253F9E" w:rsidRDefault="00AA632E" w:rsidP="00AA632E"/>
        </w:tc>
      </w:tr>
      <w:tr w:rsidR="00AA632E" w:rsidRPr="00253F9E" w14:paraId="7E4FCC0E" w14:textId="77777777" w:rsidTr="00AA632E">
        <w:trPr>
          <w:trHeight w:val="397"/>
        </w:trPr>
        <w:tc>
          <w:tcPr>
            <w:tcW w:w="4219" w:type="dxa"/>
            <w:vAlign w:val="bottom"/>
          </w:tcPr>
          <w:p w14:paraId="0424B2CA" w14:textId="77777777" w:rsidR="00AA632E" w:rsidRPr="00253F9E" w:rsidRDefault="00AA632E" w:rsidP="00AA632E">
            <w:pPr>
              <w:jc w:val="left"/>
            </w:pPr>
            <w:r w:rsidRPr="00253F9E">
              <w:t>Auftraggeber:</w:t>
            </w:r>
          </w:p>
        </w:tc>
        <w:tc>
          <w:tcPr>
            <w:tcW w:w="5429" w:type="dxa"/>
            <w:gridSpan w:val="2"/>
            <w:shd w:val="clear" w:color="auto" w:fill="EAEAEA"/>
            <w:vAlign w:val="bottom"/>
          </w:tcPr>
          <w:p w14:paraId="0EEB9214" w14:textId="77777777" w:rsidR="00AA632E" w:rsidRPr="00253F9E" w:rsidRDefault="00AA632E" w:rsidP="00AA632E">
            <w:pPr>
              <w:jc w:val="left"/>
            </w:pPr>
          </w:p>
        </w:tc>
      </w:tr>
      <w:tr w:rsidR="00AA632E" w:rsidRPr="00253F9E" w14:paraId="12F0C65A" w14:textId="77777777" w:rsidTr="00AA632E">
        <w:trPr>
          <w:trHeight w:val="397"/>
        </w:trPr>
        <w:tc>
          <w:tcPr>
            <w:tcW w:w="4219" w:type="dxa"/>
            <w:vAlign w:val="bottom"/>
          </w:tcPr>
          <w:p w14:paraId="56543E43" w14:textId="77777777" w:rsidR="00AA632E" w:rsidRPr="00253F9E" w:rsidRDefault="00AA632E" w:rsidP="00AA632E">
            <w:pPr>
              <w:jc w:val="left"/>
            </w:pPr>
            <w:r w:rsidRPr="00253F9E">
              <w:t>Realisierungszeitraum:</w:t>
            </w:r>
          </w:p>
        </w:tc>
        <w:tc>
          <w:tcPr>
            <w:tcW w:w="5429" w:type="dxa"/>
            <w:gridSpan w:val="2"/>
            <w:shd w:val="clear" w:color="auto" w:fill="EAEAEA"/>
            <w:vAlign w:val="bottom"/>
          </w:tcPr>
          <w:p w14:paraId="78E56215" w14:textId="77777777" w:rsidR="00AA632E" w:rsidRPr="00253F9E" w:rsidRDefault="00AA632E" w:rsidP="00AA632E">
            <w:pPr>
              <w:jc w:val="left"/>
            </w:pPr>
          </w:p>
        </w:tc>
      </w:tr>
      <w:tr w:rsidR="00AA632E" w:rsidRPr="00253F9E" w14:paraId="5ECA782E" w14:textId="77777777" w:rsidTr="00AA632E">
        <w:trPr>
          <w:trHeight w:val="397"/>
        </w:trPr>
        <w:tc>
          <w:tcPr>
            <w:tcW w:w="4219" w:type="dxa"/>
            <w:vAlign w:val="bottom"/>
          </w:tcPr>
          <w:p w14:paraId="39F634F3" w14:textId="77777777" w:rsidR="00AA632E" w:rsidRPr="00253F9E" w:rsidRDefault="00AA632E" w:rsidP="00AA632E">
            <w:pPr>
              <w:jc w:val="left"/>
            </w:pPr>
            <w:r w:rsidRPr="00253F9E">
              <w:t>Auftragssumme total (CHF):</w:t>
            </w:r>
          </w:p>
        </w:tc>
        <w:tc>
          <w:tcPr>
            <w:tcW w:w="5429" w:type="dxa"/>
            <w:gridSpan w:val="2"/>
            <w:shd w:val="clear" w:color="auto" w:fill="EAEAEA"/>
            <w:vAlign w:val="bottom"/>
          </w:tcPr>
          <w:p w14:paraId="355A2858" w14:textId="77777777" w:rsidR="00AA632E" w:rsidRPr="00253F9E" w:rsidRDefault="00AA632E" w:rsidP="00AA632E">
            <w:pPr>
              <w:jc w:val="left"/>
            </w:pPr>
          </w:p>
        </w:tc>
      </w:tr>
      <w:tr w:rsidR="00AA632E" w:rsidRPr="00253F9E" w14:paraId="6BB5A74B" w14:textId="77777777" w:rsidTr="00AA632E">
        <w:trPr>
          <w:trHeight w:val="397"/>
        </w:trPr>
        <w:tc>
          <w:tcPr>
            <w:tcW w:w="4219" w:type="dxa"/>
            <w:vAlign w:val="bottom"/>
          </w:tcPr>
          <w:p w14:paraId="1871701A" w14:textId="77777777" w:rsidR="00AA632E" w:rsidRPr="00253F9E" w:rsidRDefault="00AA632E" w:rsidP="00AA632E">
            <w:pPr>
              <w:tabs>
                <w:tab w:val="left" w:pos="2835"/>
                <w:tab w:val="left" w:pos="5103"/>
              </w:tabs>
            </w:pPr>
            <w:r w:rsidRPr="00253F9E">
              <w:t>Referenzperson des Auftraggebers:</w:t>
            </w:r>
          </w:p>
        </w:tc>
        <w:tc>
          <w:tcPr>
            <w:tcW w:w="5429" w:type="dxa"/>
            <w:gridSpan w:val="2"/>
            <w:shd w:val="clear" w:color="auto" w:fill="auto"/>
            <w:vAlign w:val="bottom"/>
          </w:tcPr>
          <w:p w14:paraId="52E664CB" w14:textId="77777777" w:rsidR="00AA632E" w:rsidRPr="00253F9E" w:rsidRDefault="00AA632E" w:rsidP="00AA632E">
            <w:pPr>
              <w:tabs>
                <w:tab w:val="left" w:pos="2835"/>
                <w:tab w:val="left" w:pos="5103"/>
              </w:tabs>
            </w:pPr>
          </w:p>
        </w:tc>
      </w:tr>
      <w:tr w:rsidR="00AA632E" w:rsidRPr="00253F9E" w14:paraId="4AE8A082" w14:textId="77777777" w:rsidTr="00AA632E">
        <w:trPr>
          <w:trHeight w:val="397"/>
        </w:trPr>
        <w:tc>
          <w:tcPr>
            <w:tcW w:w="4219" w:type="dxa"/>
            <w:vAlign w:val="bottom"/>
          </w:tcPr>
          <w:p w14:paraId="32DFE980" w14:textId="77777777" w:rsidR="00AA632E" w:rsidRPr="00253F9E" w:rsidRDefault="00AA632E" w:rsidP="00AA632E">
            <w:pPr>
              <w:pStyle w:val="StandardabsatzListe"/>
              <w:spacing w:before="0" w:line="288" w:lineRule="auto"/>
              <w:jc w:val="left"/>
            </w:pPr>
            <w:r w:rsidRPr="00253F9E">
              <w:t>Name, Funktion:</w:t>
            </w:r>
          </w:p>
        </w:tc>
        <w:tc>
          <w:tcPr>
            <w:tcW w:w="5429" w:type="dxa"/>
            <w:gridSpan w:val="2"/>
            <w:shd w:val="clear" w:color="auto" w:fill="EAEAEA"/>
            <w:vAlign w:val="bottom"/>
          </w:tcPr>
          <w:p w14:paraId="530D93B6" w14:textId="77777777" w:rsidR="00AA632E" w:rsidRPr="00253F9E" w:rsidRDefault="00AA632E" w:rsidP="00AA632E">
            <w:pPr>
              <w:tabs>
                <w:tab w:val="left" w:pos="2835"/>
                <w:tab w:val="left" w:pos="5103"/>
              </w:tabs>
              <w:jc w:val="left"/>
            </w:pPr>
          </w:p>
        </w:tc>
      </w:tr>
      <w:tr w:rsidR="00AA632E" w:rsidRPr="00253F9E" w14:paraId="12BD1B88" w14:textId="77777777" w:rsidTr="00AA632E">
        <w:trPr>
          <w:trHeight w:val="397"/>
        </w:trPr>
        <w:tc>
          <w:tcPr>
            <w:tcW w:w="4219" w:type="dxa"/>
            <w:vAlign w:val="bottom"/>
          </w:tcPr>
          <w:p w14:paraId="59626A93" w14:textId="77777777" w:rsidR="00AA632E" w:rsidRPr="00253F9E" w:rsidRDefault="00AA632E" w:rsidP="00AA632E">
            <w:pPr>
              <w:pStyle w:val="StandardabsatzListe"/>
              <w:spacing w:before="0" w:line="288" w:lineRule="auto"/>
              <w:jc w:val="left"/>
            </w:pPr>
            <w:r w:rsidRPr="00253F9E">
              <w:t>Telefon:</w:t>
            </w:r>
          </w:p>
        </w:tc>
        <w:tc>
          <w:tcPr>
            <w:tcW w:w="5429" w:type="dxa"/>
            <w:gridSpan w:val="2"/>
            <w:shd w:val="clear" w:color="auto" w:fill="EAEAEA"/>
            <w:vAlign w:val="bottom"/>
          </w:tcPr>
          <w:p w14:paraId="2F9F70F4" w14:textId="77777777" w:rsidR="00AA632E" w:rsidRPr="00253F9E" w:rsidRDefault="00AA632E" w:rsidP="00AA632E">
            <w:pPr>
              <w:tabs>
                <w:tab w:val="left" w:pos="2835"/>
                <w:tab w:val="left" w:pos="5103"/>
              </w:tabs>
              <w:jc w:val="left"/>
            </w:pPr>
          </w:p>
        </w:tc>
      </w:tr>
      <w:tr w:rsidR="00AA632E" w:rsidRPr="00253F9E" w14:paraId="361C3AEB" w14:textId="77777777" w:rsidTr="00AA632E">
        <w:trPr>
          <w:trHeight w:val="397"/>
        </w:trPr>
        <w:tc>
          <w:tcPr>
            <w:tcW w:w="4219" w:type="dxa"/>
            <w:tcBorders>
              <w:bottom w:val="dotted" w:sz="4" w:space="0" w:color="auto"/>
            </w:tcBorders>
            <w:vAlign w:val="bottom"/>
          </w:tcPr>
          <w:p w14:paraId="7BD5F08B" w14:textId="77777777" w:rsidR="00AA632E" w:rsidRPr="00253F9E" w:rsidRDefault="00AA632E" w:rsidP="00AA632E">
            <w:pPr>
              <w:pStyle w:val="StandardabsatzListe"/>
              <w:spacing w:before="0" w:line="288" w:lineRule="auto"/>
              <w:jc w:val="left"/>
            </w:pPr>
            <w:r w:rsidRPr="00253F9E">
              <w:t>E-Mail:</w:t>
            </w:r>
          </w:p>
        </w:tc>
        <w:tc>
          <w:tcPr>
            <w:tcW w:w="5429" w:type="dxa"/>
            <w:gridSpan w:val="2"/>
            <w:tcBorders>
              <w:bottom w:val="dotted" w:sz="4" w:space="0" w:color="auto"/>
            </w:tcBorders>
            <w:shd w:val="clear" w:color="auto" w:fill="EAEAEA"/>
            <w:vAlign w:val="bottom"/>
          </w:tcPr>
          <w:p w14:paraId="5979F0EB" w14:textId="77777777" w:rsidR="00AA632E" w:rsidRPr="00253F9E" w:rsidRDefault="00AA632E" w:rsidP="00AA632E">
            <w:pPr>
              <w:tabs>
                <w:tab w:val="left" w:pos="2835"/>
                <w:tab w:val="left" w:pos="5103"/>
              </w:tabs>
              <w:jc w:val="left"/>
            </w:pPr>
          </w:p>
        </w:tc>
      </w:tr>
      <w:tr w:rsidR="00AA632E" w:rsidRPr="00253F9E" w14:paraId="2A2460B3" w14:textId="77777777" w:rsidTr="00AA632E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421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740D1126" w14:textId="77777777" w:rsidR="00AA632E" w:rsidRPr="00253F9E" w:rsidRDefault="00AA632E" w:rsidP="00AA632E">
            <w:pPr>
              <w:jc w:val="left"/>
            </w:pPr>
            <w:r w:rsidRPr="00253F9E">
              <w:t>Warum ist dieses Projekt vergleichbar?</w:t>
            </w:r>
          </w:p>
        </w:tc>
        <w:tc>
          <w:tcPr>
            <w:tcW w:w="5429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EAEAEA"/>
            <w:vAlign w:val="bottom"/>
          </w:tcPr>
          <w:p w14:paraId="3457DF75" w14:textId="77777777" w:rsidR="00AA632E" w:rsidRPr="00253F9E" w:rsidRDefault="00AA632E" w:rsidP="00AA632E">
            <w:pPr>
              <w:jc w:val="left"/>
            </w:pPr>
          </w:p>
        </w:tc>
      </w:tr>
    </w:tbl>
    <w:p w14:paraId="5C1676C1" w14:textId="77777777" w:rsidR="00AA632E" w:rsidRDefault="00AA632E" w:rsidP="005A7044"/>
    <w:p w14:paraId="64D6AFDD" w14:textId="77777777" w:rsidR="00AA632E" w:rsidRDefault="00AA632E" w:rsidP="005A7044"/>
    <w:p w14:paraId="1B25A4C1" w14:textId="77777777" w:rsidR="00AA632E" w:rsidRDefault="00AA632E" w:rsidP="005A7044"/>
    <w:p w14:paraId="0E2E3012" w14:textId="77777777" w:rsidR="00AA632E" w:rsidRDefault="00AA632E" w:rsidP="005A7044"/>
    <w:p w14:paraId="1CF6DF9C" w14:textId="77777777" w:rsidR="00AA632E" w:rsidRPr="005A7044" w:rsidRDefault="00AA632E" w:rsidP="005A7044"/>
    <w:tbl>
      <w:tblPr>
        <w:tblStyle w:val="Tabellenraster"/>
        <w:tblW w:w="9648" w:type="dxa"/>
        <w:tblInd w:w="0" w:type="dxa"/>
        <w:tblBorders>
          <w:top w:val="dotted" w:sz="4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219"/>
        <w:gridCol w:w="3969"/>
        <w:gridCol w:w="1460"/>
      </w:tblGrid>
      <w:tr w:rsidR="0038456D" w:rsidRPr="00253F9E" w14:paraId="78FB25F6" w14:textId="77777777" w:rsidTr="008628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4219" w:type="dxa"/>
            <w:shd w:val="clear" w:color="auto" w:fill="auto"/>
            <w:vAlign w:val="bottom"/>
          </w:tcPr>
          <w:p w14:paraId="3DCC2E4C" w14:textId="18667598" w:rsidR="0038456D" w:rsidRPr="005A7044" w:rsidRDefault="0038456D" w:rsidP="00862831">
            <w:pPr>
              <w:jc w:val="left"/>
              <w:rPr>
                <w:i/>
              </w:rPr>
            </w:pPr>
            <w:r w:rsidRPr="00253F9E">
              <w:lastRenderedPageBreak/>
              <w:t>Projekttitel:</w:t>
            </w:r>
            <w:r w:rsidR="005A7044">
              <w:t xml:space="preserve"> </w:t>
            </w:r>
            <w:r w:rsidR="005A7044">
              <w:rPr>
                <w:i/>
              </w:rPr>
              <w:t>(</w:t>
            </w:r>
            <w:r w:rsidR="00A306C6">
              <w:rPr>
                <w:i/>
              </w:rPr>
              <w:t>Sachverständiger / Gutachter</w:t>
            </w:r>
            <w:r w:rsidR="005A7044">
              <w:rPr>
                <w:i/>
              </w:rPr>
              <w:t>)</w:t>
            </w:r>
          </w:p>
        </w:tc>
        <w:tc>
          <w:tcPr>
            <w:tcW w:w="3969" w:type="dxa"/>
            <w:shd w:val="clear" w:color="auto" w:fill="EAEAEA"/>
            <w:vAlign w:val="bottom"/>
          </w:tcPr>
          <w:p w14:paraId="5D18F445" w14:textId="28C78F78" w:rsidR="0038456D" w:rsidRPr="00253F9E" w:rsidRDefault="0038456D" w:rsidP="00862831">
            <w:pPr>
              <w:jc w:val="left"/>
            </w:pPr>
          </w:p>
        </w:tc>
        <w:tc>
          <w:tcPr>
            <w:tcW w:w="1460" w:type="dxa"/>
            <w:shd w:val="clear" w:color="auto" w:fill="EAEAEA"/>
            <w:vAlign w:val="bottom"/>
          </w:tcPr>
          <w:p w14:paraId="215FF307" w14:textId="355A312F" w:rsidR="0038456D" w:rsidRPr="00253F9E" w:rsidRDefault="0038456D" w:rsidP="00862831">
            <w:pPr>
              <w:jc w:val="left"/>
            </w:pPr>
            <w:r>
              <w:t>2 von 2</w:t>
            </w:r>
          </w:p>
        </w:tc>
      </w:tr>
      <w:tr w:rsidR="0038456D" w:rsidRPr="00253F9E" w14:paraId="2FE78C79" w14:textId="77777777" w:rsidTr="00862831">
        <w:trPr>
          <w:trHeight w:val="1409"/>
        </w:trPr>
        <w:tc>
          <w:tcPr>
            <w:tcW w:w="4219" w:type="dxa"/>
          </w:tcPr>
          <w:p w14:paraId="55EC4713" w14:textId="77777777" w:rsidR="0038456D" w:rsidRPr="00253F9E" w:rsidRDefault="0038456D" w:rsidP="00862831">
            <w:r w:rsidRPr="00253F9E">
              <w:t>Projekt Kurzbeschreibung:</w:t>
            </w:r>
          </w:p>
        </w:tc>
        <w:tc>
          <w:tcPr>
            <w:tcW w:w="5429" w:type="dxa"/>
            <w:gridSpan w:val="2"/>
            <w:shd w:val="clear" w:color="auto" w:fill="EAEAEA"/>
          </w:tcPr>
          <w:p w14:paraId="646F95B7" w14:textId="77777777" w:rsidR="0038456D" w:rsidRPr="00253F9E" w:rsidRDefault="0038456D" w:rsidP="00862831"/>
          <w:p w14:paraId="27CF8A50" w14:textId="77777777" w:rsidR="0038456D" w:rsidRPr="00253F9E" w:rsidRDefault="0038456D" w:rsidP="00862831"/>
          <w:p w14:paraId="5FF9EA10" w14:textId="77777777" w:rsidR="0038456D" w:rsidRPr="00253F9E" w:rsidRDefault="0038456D" w:rsidP="00862831"/>
          <w:p w14:paraId="11956133" w14:textId="77777777" w:rsidR="0038456D" w:rsidRPr="00253F9E" w:rsidRDefault="0038456D" w:rsidP="00862831"/>
          <w:p w14:paraId="2ABE9EE5" w14:textId="77777777" w:rsidR="0038456D" w:rsidRPr="00253F9E" w:rsidRDefault="0038456D" w:rsidP="00862831"/>
          <w:p w14:paraId="6DE287F6" w14:textId="77777777" w:rsidR="0038456D" w:rsidRPr="00253F9E" w:rsidRDefault="0038456D" w:rsidP="00862831"/>
          <w:p w14:paraId="2686E13A" w14:textId="77777777" w:rsidR="0038456D" w:rsidRPr="00253F9E" w:rsidRDefault="0038456D" w:rsidP="00862831"/>
          <w:p w14:paraId="1F7B4776" w14:textId="77777777" w:rsidR="0038456D" w:rsidRPr="00253F9E" w:rsidRDefault="0038456D" w:rsidP="00862831"/>
          <w:p w14:paraId="57714817" w14:textId="77777777" w:rsidR="0038456D" w:rsidRPr="00253F9E" w:rsidRDefault="0038456D" w:rsidP="00862831"/>
        </w:tc>
      </w:tr>
      <w:tr w:rsidR="0038456D" w:rsidRPr="00253F9E" w14:paraId="62451245" w14:textId="77777777" w:rsidTr="00862831">
        <w:trPr>
          <w:trHeight w:val="397"/>
        </w:trPr>
        <w:tc>
          <w:tcPr>
            <w:tcW w:w="4219" w:type="dxa"/>
            <w:vAlign w:val="bottom"/>
          </w:tcPr>
          <w:p w14:paraId="6104C9EF" w14:textId="77777777" w:rsidR="0038456D" w:rsidRPr="00253F9E" w:rsidRDefault="0038456D" w:rsidP="00862831">
            <w:pPr>
              <w:jc w:val="left"/>
            </w:pPr>
            <w:r w:rsidRPr="00253F9E">
              <w:t>Auftraggeber:</w:t>
            </w:r>
          </w:p>
        </w:tc>
        <w:tc>
          <w:tcPr>
            <w:tcW w:w="5429" w:type="dxa"/>
            <w:gridSpan w:val="2"/>
            <w:shd w:val="clear" w:color="auto" w:fill="EAEAEA"/>
            <w:vAlign w:val="bottom"/>
          </w:tcPr>
          <w:p w14:paraId="0FC3B6B6" w14:textId="77777777" w:rsidR="0038456D" w:rsidRPr="00253F9E" w:rsidRDefault="0038456D" w:rsidP="00862831">
            <w:pPr>
              <w:jc w:val="left"/>
            </w:pPr>
          </w:p>
        </w:tc>
      </w:tr>
      <w:tr w:rsidR="0038456D" w:rsidRPr="00253F9E" w14:paraId="6413332C" w14:textId="77777777" w:rsidTr="00862831">
        <w:trPr>
          <w:trHeight w:val="397"/>
        </w:trPr>
        <w:tc>
          <w:tcPr>
            <w:tcW w:w="4219" w:type="dxa"/>
            <w:vAlign w:val="bottom"/>
          </w:tcPr>
          <w:p w14:paraId="0EDADD13" w14:textId="77777777" w:rsidR="0038456D" w:rsidRPr="00253F9E" w:rsidRDefault="0038456D" w:rsidP="00862831">
            <w:pPr>
              <w:jc w:val="left"/>
            </w:pPr>
            <w:r w:rsidRPr="00253F9E">
              <w:t>Realisierungszeitraum:</w:t>
            </w:r>
          </w:p>
        </w:tc>
        <w:tc>
          <w:tcPr>
            <w:tcW w:w="5429" w:type="dxa"/>
            <w:gridSpan w:val="2"/>
            <w:shd w:val="clear" w:color="auto" w:fill="EAEAEA"/>
            <w:vAlign w:val="bottom"/>
          </w:tcPr>
          <w:p w14:paraId="7D5FECFA" w14:textId="77777777" w:rsidR="0038456D" w:rsidRPr="00253F9E" w:rsidRDefault="0038456D" w:rsidP="00862831">
            <w:pPr>
              <w:jc w:val="left"/>
            </w:pPr>
          </w:p>
        </w:tc>
      </w:tr>
      <w:tr w:rsidR="0038456D" w:rsidRPr="00253F9E" w14:paraId="153AF504" w14:textId="77777777" w:rsidTr="00862831">
        <w:trPr>
          <w:trHeight w:val="397"/>
        </w:trPr>
        <w:tc>
          <w:tcPr>
            <w:tcW w:w="4219" w:type="dxa"/>
            <w:vAlign w:val="bottom"/>
          </w:tcPr>
          <w:p w14:paraId="4F9EFEAB" w14:textId="77777777" w:rsidR="0038456D" w:rsidRPr="00253F9E" w:rsidRDefault="0038456D" w:rsidP="00862831">
            <w:pPr>
              <w:jc w:val="left"/>
            </w:pPr>
            <w:r w:rsidRPr="00253F9E">
              <w:t>Auftragssumme total (CHF):</w:t>
            </w:r>
          </w:p>
        </w:tc>
        <w:tc>
          <w:tcPr>
            <w:tcW w:w="5429" w:type="dxa"/>
            <w:gridSpan w:val="2"/>
            <w:shd w:val="clear" w:color="auto" w:fill="EAEAEA"/>
            <w:vAlign w:val="bottom"/>
          </w:tcPr>
          <w:p w14:paraId="219CBE3D" w14:textId="77777777" w:rsidR="0038456D" w:rsidRPr="00253F9E" w:rsidRDefault="0038456D" w:rsidP="00862831">
            <w:pPr>
              <w:jc w:val="left"/>
            </w:pPr>
          </w:p>
        </w:tc>
      </w:tr>
      <w:tr w:rsidR="0038456D" w:rsidRPr="00253F9E" w14:paraId="13D5A70D" w14:textId="77777777" w:rsidTr="00862831">
        <w:trPr>
          <w:trHeight w:val="397"/>
        </w:trPr>
        <w:tc>
          <w:tcPr>
            <w:tcW w:w="4219" w:type="dxa"/>
            <w:vAlign w:val="bottom"/>
          </w:tcPr>
          <w:p w14:paraId="11D65F8A" w14:textId="77777777" w:rsidR="0038456D" w:rsidRPr="00253F9E" w:rsidRDefault="0038456D" w:rsidP="00862831">
            <w:pPr>
              <w:tabs>
                <w:tab w:val="left" w:pos="2835"/>
                <w:tab w:val="left" w:pos="5103"/>
              </w:tabs>
            </w:pPr>
            <w:r w:rsidRPr="00253F9E">
              <w:t>Referenzperson des Auftraggebers:</w:t>
            </w:r>
          </w:p>
        </w:tc>
        <w:tc>
          <w:tcPr>
            <w:tcW w:w="5429" w:type="dxa"/>
            <w:gridSpan w:val="2"/>
            <w:shd w:val="clear" w:color="auto" w:fill="auto"/>
            <w:vAlign w:val="bottom"/>
          </w:tcPr>
          <w:p w14:paraId="681BF6BD" w14:textId="77777777" w:rsidR="0038456D" w:rsidRPr="00253F9E" w:rsidRDefault="0038456D" w:rsidP="00862831">
            <w:pPr>
              <w:tabs>
                <w:tab w:val="left" w:pos="2835"/>
                <w:tab w:val="left" w:pos="5103"/>
              </w:tabs>
            </w:pPr>
          </w:p>
        </w:tc>
      </w:tr>
      <w:tr w:rsidR="0038456D" w:rsidRPr="00253F9E" w14:paraId="1DA04D5B" w14:textId="77777777" w:rsidTr="00862831">
        <w:trPr>
          <w:trHeight w:val="397"/>
        </w:trPr>
        <w:tc>
          <w:tcPr>
            <w:tcW w:w="4219" w:type="dxa"/>
            <w:vAlign w:val="bottom"/>
          </w:tcPr>
          <w:p w14:paraId="067650E7" w14:textId="77777777" w:rsidR="0038456D" w:rsidRPr="00253F9E" w:rsidRDefault="0038456D" w:rsidP="00862831">
            <w:pPr>
              <w:pStyle w:val="StandardabsatzListe"/>
              <w:spacing w:before="0" w:line="288" w:lineRule="auto"/>
              <w:jc w:val="left"/>
            </w:pPr>
            <w:r w:rsidRPr="00253F9E">
              <w:t>Name, Funktion:</w:t>
            </w:r>
          </w:p>
        </w:tc>
        <w:tc>
          <w:tcPr>
            <w:tcW w:w="5429" w:type="dxa"/>
            <w:gridSpan w:val="2"/>
            <w:shd w:val="clear" w:color="auto" w:fill="EAEAEA"/>
            <w:vAlign w:val="bottom"/>
          </w:tcPr>
          <w:p w14:paraId="040A63B8" w14:textId="77777777" w:rsidR="0038456D" w:rsidRPr="00253F9E" w:rsidRDefault="0038456D" w:rsidP="00862831">
            <w:pPr>
              <w:tabs>
                <w:tab w:val="left" w:pos="2835"/>
                <w:tab w:val="left" w:pos="5103"/>
              </w:tabs>
              <w:jc w:val="left"/>
            </w:pPr>
          </w:p>
        </w:tc>
      </w:tr>
      <w:tr w:rsidR="0038456D" w:rsidRPr="00253F9E" w14:paraId="3E978998" w14:textId="77777777" w:rsidTr="00862831">
        <w:trPr>
          <w:trHeight w:val="397"/>
        </w:trPr>
        <w:tc>
          <w:tcPr>
            <w:tcW w:w="4219" w:type="dxa"/>
            <w:vAlign w:val="bottom"/>
          </w:tcPr>
          <w:p w14:paraId="29C468C9" w14:textId="77777777" w:rsidR="0038456D" w:rsidRPr="00253F9E" w:rsidRDefault="0038456D" w:rsidP="00862831">
            <w:pPr>
              <w:pStyle w:val="StandardabsatzListe"/>
              <w:spacing w:before="0" w:line="288" w:lineRule="auto"/>
              <w:jc w:val="left"/>
            </w:pPr>
            <w:r w:rsidRPr="00253F9E">
              <w:t>Telefon:</w:t>
            </w:r>
          </w:p>
        </w:tc>
        <w:tc>
          <w:tcPr>
            <w:tcW w:w="5429" w:type="dxa"/>
            <w:gridSpan w:val="2"/>
            <w:shd w:val="clear" w:color="auto" w:fill="EAEAEA"/>
            <w:vAlign w:val="bottom"/>
          </w:tcPr>
          <w:p w14:paraId="6EF4C0DB" w14:textId="77777777" w:rsidR="0038456D" w:rsidRPr="00253F9E" w:rsidRDefault="0038456D" w:rsidP="00862831">
            <w:pPr>
              <w:tabs>
                <w:tab w:val="left" w:pos="2835"/>
                <w:tab w:val="left" w:pos="5103"/>
              </w:tabs>
              <w:jc w:val="left"/>
            </w:pPr>
          </w:p>
        </w:tc>
      </w:tr>
      <w:tr w:rsidR="0038456D" w:rsidRPr="00253F9E" w14:paraId="35CB1A17" w14:textId="77777777" w:rsidTr="00862831">
        <w:trPr>
          <w:trHeight w:val="397"/>
        </w:trPr>
        <w:tc>
          <w:tcPr>
            <w:tcW w:w="4219" w:type="dxa"/>
            <w:tcBorders>
              <w:bottom w:val="dotted" w:sz="4" w:space="0" w:color="auto"/>
            </w:tcBorders>
            <w:vAlign w:val="bottom"/>
          </w:tcPr>
          <w:p w14:paraId="568665C2" w14:textId="77777777" w:rsidR="0038456D" w:rsidRPr="00253F9E" w:rsidRDefault="0038456D" w:rsidP="00862831">
            <w:pPr>
              <w:pStyle w:val="StandardabsatzListe"/>
              <w:spacing w:before="0" w:line="288" w:lineRule="auto"/>
              <w:jc w:val="left"/>
            </w:pPr>
            <w:r w:rsidRPr="00253F9E">
              <w:t>E-Mail:</w:t>
            </w:r>
          </w:p>
        </w:tc>
        <w:tc>
          <w:tcPr>
            <w:tcW w:w="5429" w:type="dxa"/>
            <w:gridSpan w:val="2"/>
            <w:tcBorders>
              <w:bottom w:val="dotted" w:sz="4" w:space="0" w:color="auto"/>
            </w:tcBorders>
            <w:shd w:val="clear" w:color="auto" w:fill="EAEAEA"/>
            <w:vAlign w:val="bottom"/>
          </w:tcPr>
          <w:p w14:paraId="7CFA9FA3" w14:textId="77777777" w:rsidR="0038456D" w:rsidRPr="00253F9E" w:rsidRDefault="0038456D" w:rsidP="00862831">
            <w:pPr>
              <w:tabs>
                <w:tab w:val="left" w:pos="2835"/>
                <w:tab w:val="left" w:pos="5103"/>
              </w:tabs>
              <w:jc w:val="left"/>
            </w:pPr>
          </w:p>
        </w:tc>
      </w:tr>
      <w:tr w:rsidR="0038456D" w:rsidRPr="00253F9E" w14:paraId="249AD329" w14:textId="77777777" w:rsidTr="0086283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421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4BB4B128" w14:textId="77777777" w:rsidR="0038456D" w:rsidRPr="00253F9E" w:rsidRDefault="0038456D" w:rsidP="00862831">
            <w:pPr>
              <w:jc w:val="left"/>
            </w:pPr>
            <w:r w:rsidRPr="00253F9E">
              <w:t>Warum ist dieses Projekt vergleichbar?</w:t>
            </w:r>
          </w:p>
        </w:tc>
        <w:tc>
          <w:tcPr>
            <w:tcW w:w="5429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EAEAEA"/>
            <w:vAlign w:val="bottom"/>
          </w:tcPr>
          <w:p w14:paraId="6DFD2C56" w14:textId="77777777" w:rsidR="0038456D" w:rsidRPr="00253F9E" w:rsidRDefault="0038456D" w:rsidP="00862831">
            <w:pPr>
              <w:jc w:val="left"/>
            </w:pPr>
          </w:p>
        </w:tc>
      </w:tr>
    </w:tbl>
    <w:p w14:paraId="33C9C70A" w14:textId="6E9A6119" w:rsidR="008A2C5C" w:rsidRDefault="008A2C5C">
      <w:pPr>
        <w:jc w:val="left"/>
        <w:rPr>
          <w:b/>
        </w:rPr>
      </w:pPr>
    </w:p>
    <w:p w14:paraId="282FAA6B" w14:textId="77777777" w:rsidR="008268A7" w:rsidRDefault="008268A7">
      <w:pPr>
        <w:jc w:val="left"/>
        <w:rPr>
          <w:b/>
        </w:rPr>
      </w:pPr>
    </w:p>
    <w:p w14:paraId="540A9424" w14:textId="1ADB2D77" w:rsidR="00D65325" w:rsidRDefault="00D65325" w:rsidP="00D65325">
      <w:pPr>
        <w:pStyle w:val="berschrift2"/>
      </w:pPr>
      <w:bookmarkStart w:id="45" w:name="_Toc400353951"/>
      <w:bookmarkStart w:id="46" w:name="_Toc400354203"/>
      <w:bookmarkStart w:id="47" w:name="_Toc400354373"/>
      <w:bookmarkStart w:id="48" w:name="_Toc400354620"/>
      <w:bookmarkStart w:id="49" w:name="_Toc400354695"/>
      <w:bookmarkStart w:id="50" w:name="_Toc25569733"/>
      <w:r w:rsidRPr="00A14D32">
        <w:t>Eignungskriterium 2</w:t>
      </w:r>
      <w:r w:rsidRPr="00C912AE">
        <w:t xml:space="preserve">: </w:t>
      </w:r>
      <w:bookmarkEnd w:id="45"/>
      <w:bookmarkEnd w:id="46"/>
      <w:bookmarkEnd w:id="47"/>
      <w:bookmarkEnd w:id="48"/>
      <w:bookmarkEnd w:id="49"/>
      <w:r w:rsidR="00040CA4" w:rsidRPr="00C912AE">
        <w:t>Q</w:t>
      </w:r>
      <w:r w:rsidR="00040CA4" w:rsidRPr="00770F17">
        <w:t>ualitätsnachweis</w:t>
      </w:r>
      <w:bookmarkEnd w:id="50"/>
    </w:p>
    <w:p w14:paraId="5C00D530" w14:textId="7C385F06" w:rsidR="00D65325" w:rsidRDefault="00040CA4" w:rsidP="006D2C5A">
      <w:pPr>
        <w:pStyle w:val="Standardabsatz"/>
        <w:rPr>
          <w:rFonts w:cs="Arial"/>
          <w:szCs w:val="20"/>
        </w:rPr>
      </w:pPr>
      <w:r w:rsidRPr="00770F17">
        <w:rPr>
          <w:rFonts w:cs="Arial"/>
          <w:szCs w:val="20"/>
        </w:rPr>
        <w:t>Nachweis eines unternehmensbezogenen Qualitätsmanagements (z.B. ISO 9001 Zertifikat oder vergleichbares).</w:t>
      </w:r>
    </w:p>
    <w:p w14:paraId="19A2554E" w14:textId="26D64E11" w:rsidR="00DF4A08" w:rsidRDefault="00DF4A08" w:rsidP="006D2C5A">
      <w:pPr>
        <w:pStyle w:val="Standardabsatz"/>
        <w:rPr>
          <w:rFonts w:cs="Arial"/>
          <w:szCs w:val="20"/>
        </w:rPr>
      </w:pPr>
    </w:p>
    <w:p w14:paraId="0FC432DA" w14:textId="2CF557FB" w:rsidR="00DF4A08" w:rsidRDefault="00DF4A08" w:rsidP="00DF4A08">
      <w:pPr>
        <w:pStyle w:val="berschrift2"/>
      </w:pPr>
      <w:bookmarkStart w:id="51" w:name="_Toc25569734"/>
      <w:r w:rsidRPr="00A14D32">
        <w:t xml:space="preserve">Eignungskriterium </w:t>
      </w:r>
      <w:r>
        <w:t>3</w:t>
      </w:r>
      <w:r w:rsidRPr="00C912AE">
        <w:t xml:space="preserve">: </w:t>
      </w:r>
      <w:r>
        <w:t>Beherrschung der deutschen Sprache</w:t>
      </w:r>
      <w:bookmarkEnd w:id="51"/>
    </w:p>
    <w:p w14:paraId="74DF93C2" w14:textId="6251F134" w:rsidR="00DF4A08" w:rsidRDefault="00DF4A08" w:rsidP="00DF4A08">
      <w:pPr>
        <w:pStyle w:val="Standardabsatz"/>
        <w:rPr>
          <w:rFonts w:cs="Arial"/>
          <w:szCs w:val="20"/>
        </w:rPr>
      </w:pPr>
      <w:r>
        <w:rPr>
          <w:rFonts w:cs="Arial"/>
          <w:szCs w:val="20"/>
        </w:rPr>
        <w:t>Die am Projekt beteiligten Schlüsselpersonen müssen die deutsche Sprache in Wort und Schrift auf Sprachniveau Level C1 beherrschen</w:t>
      </w:r>
      <w:r w:rsidRPr="00770F17">
        <w:rPr>
          <w:rFonts w:cs="Arial"/>
          <w:szCs w:val="20"/>
        </w:rPr>
        <w:t>.</w:t>
      </w:r>
      <w:r>
        <w:rPr>
          <w:rFonts w:cs="Arial"/>
          <w:szCs w:val="20"/>
        </w:rPr>
        <w:t xml:space="preserve"> (Formlose Bestätigung der </w:t>
      </w:r>
      <w:proofErr w:type="spellStart"/>
      <w:r>
        <w:rPr>
          <w:rFonts w:cs="Arial"/>
          <w:szCs w:val="20"/>
        </w:rPr>
        <w:t>Anbieterien</w:t>
      </w:r>
      <w:proofErr w:type="spellEnd"/>
      <w:r>
        <w:rPr>
          <w:rFonts w:cs="Arial"/>
          <w:szCs w:val="20"/>
        </w:rPr>
        <w:t>)</w:t>
      </w:r>
    </w:p>
    <w:p w14:paraId="067D9F19" w14:textId="5FC01969" w:rsidR="00DF4A08" w:rsidRDefault="00DF4A08" w:rsidP="006D2C5A">
      <w:pPr>
        <w:pStyle w:val="Standardabsatz"/>
        <w:rPr>
          <w:rFonts w:cs="Arial"/>
          <w:szCs w:val="20"/>
        </w:rPr>
      </w:pPr>
    </w:p>
    <w:p w14:paraId="679BAD87" w14:textId="77777777" w:rsidR="00DF4A08" w:rsidRPr="006D2C5A" w:rsidRDefault="00DF4A08" w:rsidP="006D2C5A">
      <w:pPr>
        <w:pStyle w:val="Standardabsatz"/>
        <w:rPr>
          <w:highlight w:val="cyan"/>
        </w:rPr>
      </w:pPr>
    </w:p>
    <w:p w14:paraId="26FF6E60" w14:textId="77777777" w:rsidR="00D65325" w:rsidRDefault="00D65325" w:rsidP="008A2C5C">
      <w:pPr>
        <w:pStyle w:val="berschrift2"/>
        <w:numPr>
          <w:ilvl w:val="0"/>
          <w:numId w:val="0"/>
        </w:numPr>
      </w:pPr>
      <w:r w:rsidRPr="00FB6CFD">
        <w:rPr>
          <w:lang w:val="de-DE"/>
        </w:rPr>
        <w:br w:type="page"/>
      </w:r>
    </w:p>
    <w:p w14:paraId="303A2DD8" w14:textId="48E223ED" w:rsidR="00D65325" w:rsidRDefault="00D65325" w:rsidP="00D65325">
      <w:pPr>
        <w:pStyle w:val="berschrift1"/>
        <w:rPr>
          <w:lang w:val="de-DE"/>
        </w:rPr>
      </w:pPr>
      <w:bookmarkStart w:id="52" w:name="_Toc400353954"/>
      <w:bookmarkStart w:id="53" w:name="_Toc400354206"/>
      <w:bookmarkStart w:id="54" w:name="_Toc400354376"/>
      <w:bookmarkStart w:id="55" w:name="_Toc400354623"/>
      <w:bookmarkStart w:id="56" w:name="_Toc400354698"/>
      <w:bookmarkStart w:id="57" w:name="_Toc25569735"/>
      <w:r>
        <w:rPr>
          <w:lang w:val="de-DE"/>
        </w:rPr>
        <w:lastRenderedPageBreak/>
        <w:t>Zuschlagskriterien</w:t>
      </w:r>
      <w:bookmarkEnd w:id="52"/>
      <w:bookmarkEnd w:id="53"/>
      <w:bookmarkEnd w:id="54"/>
      <w:bookmarkEnd w:id="55"/>
      <w:bookmarkEnd w:id="56"/>
      <w:bookmarkEnd w:id="57"/>
    </w:p>
    <w:p w14:paraId="2173B9C6" w14:textId="6580EAFE" w:rsidR="00434AC1" w:rsidRPr="007D5722" w:rsidRDefault="00434AC1" w:rsidP="00434AC1">
      <w:pPr>
        <w:pStyle w:val="berschrift2"/>
        <w:rPr>
          <w:lang w:val="de-DE"/>
        </w:rPr>
      </w:pPr>
      <w:bookmarkStart w:id="58" w:name="_Toc25569736"/>
      <w:r w:rsidRPr="007D5722">
        <w:rPr>
          <w:lang w:val="de-DE"/>
        </w:rPr>
        <w:t>Zuschlagskriterium 1: Preis</w:t>
      </w:r>
      <w:bookmarkEnd w:id="58"/>
    </w:p>
    <w:p w14:paraId="337C881D" w14:textId="0EB54603" w:rsidR="00D71283" w:rsidRDefault="00D71283" w:rsidP="00D71283">
      <w:pPr>
        <w:pStyle w:val="Standardabsatz"/>
      </w:pPr>
      <w:r w:rsidRPr="00692AC8">
        <w:t xml:space="preserve">Die Angebotssumme (Grundauftrag inkl. Verlängerungsoption) aus </w:t>
      </w:r>
      <w:r w:rsidRPr="00A219F1">
        <w:t>«</w:t>
      </w:r>
      <w:r>
        <w:t xml:space="preserve">Teil </w:t>
      </w:r>
      <w:r w:rsidR="004B2D96">
        <w:t>D2</w:t>
      </w:r>
      <w:r>
        <w:t xml:space="preserve"> </w:t>
      </w:r>
      <w:r w:rsidR="004B2D96">
        <w:t>Preisblatt</w:t>
      </w:r>
      <w:r w:rsidRPr="00D231A7">
        <w:t>»</w:t>
      </w:r>
      <w:r w:rsidR="004B2D96">
        <w:t>.</w:t>
      </w:r>
      <w:r>
        <w:t xml:space="preserve"> </w:t>
      </w:r>
    </w:p>
    <w:p w14:paraId="149F96AB" w14:textId="72E3EB0B" w:rsidR="00D65325" w:rsidRDefault="00D65325" w:rsidP="00684068">
      <w:pPr>
        <w:pStyle w:val="berschrift2"/>
        <w:rPr>
          <w:lang w:val="de-DE"/>
        </w:rPr>
      </w:pPr>
      <w:bookmarkStart w:id="59" w:name="_Toc400353955"/>
      <w:bookmarkStart w:id="60" w:name="_Toc400354207"/>
      <w:bookmarkStart w:id="61" w:name="_Toc400354377"/>
      <w:bookmarkStart w:id="62" w:name="_Toc400354624"/>
      <w:bookmarkStart w:id="63" w:name="_Toc400354699"/>
      <w:bookmarkStart w:id="64" w:name="_Toc25569737"/>
      <w:r w:rsidRPr="007D5722">
        <w:rPr>
          <w:lang w:val="de-DE"/>
        </w:rPr>
        <w:t xml:space="preserve">Zuschlagskriterium </w:t>
      </w:r>
      <w:r w:rsidR="00434AC1" w:rsidRPr="007D5722">
        <w:rPr>
          <w:lang w:val="de-DE"/>
        </w:rPr>
        <w:t>2</w:t>
      </w:r>
      <w:r w:rsidRPr="007D5722">
        <w:rPr>
          <w:lang w:val="de-DE"/>
        </w:rPr>
        <w:t>:</w:t>
      </w:r>
      <w:r w:rsidR="006349FB">
        <w:rPr>
          <w:lang w:val="de-DE"/>
        </w:rPr>
        <w:t xml:space="preserve"> Erfahrung</w:t>
      </w:r>
      <w:r w:rsidRPr="007D5722">
        <w:rPr>
          <w:lang w:val="de-DE"/>
        </w:rPr>
        <w:t xml:space="preserve"> </w:t>
      </w:r>
      <w:r w:rsidR="00D91C75">
        <w:rPr>
          <w:lang w:val="de-DE"/>
        </w:rPr>
        <w:t xml:space="preserve">der </w:t>
      </w:r>
      <w:r w:rsidRPr="007D5722">
        <w:rPr>
          <w:lang w:val="de-DE"/>
        </w:rPr>
        <w:t>Schlüsselpersonen</w:t>
      </w:r>
      <w:bookmarkEnd w:id="59"/>
      <w:bookmarkEnd w:id="60"/>
      <w:bookmarkEnd w:id="61"/>
      <w:bookmarkEnd w:id="62"/>
      <w:bookmarkEnd w:id="63"/>
      <w:bookmarkEnd w:id="64"/>
    </w:p>
    <w:p w14:paraId="02C6C83F" w14:textId="6CB12B8D" w:rsidR="00431643" w:rsidRPr="00431643" w:rsidRDefault="00431643" w:rsidP="00431643">
      <w:pPr>
        <w:pStyle w:val="Standardabsatz"/>
        <w:rPr>
          <w:szCs w:val="22"/>
          <w:lang w:eastAsia="de-DE"/>
        </w:rPr>
      </w:pPr>
      <w:r w:rsidRPr="00144A35">
        <w:rPr>
          <w:szCs w:val="22"/>
          <w:lang w:eastAsia="de-DE"/>
        </w:rPr>
        <w:t>Benennung von</w:t>
      </w:r>
      <w:r>
        <w:rPr>
          <w:szCs w:val="22"/>
          <w:lang w:eastAsia="de-DE"/>
        </w:rPr>
        <w:t xml:space="preserve"> zwei</w:t>
      </w:r>
      <w:r w:rsidRPr="00144A35">
        <w:rPr>
          <w:szCs w:val="22"/>
          <w:lang w:eastAsia="de-DE"/>
        </w:rPr>
        <w:t xml:space="preserve"> Schlüsselpersonen, welche in den letzten 5 Jahren vergleichbare </w:t>
      </w:r>
      <w:r>
        <w:rPr>
          <w:szCs w:val="22"/>
          <w:lang w:eastAsia="de-DE"/>
        </w:rPr>
        <w:t>Projekte</w:t>
      </w:r>
      <w:r w:rsidRPr="00144A35">
        <w:rPr>
          <w:szCs w:val="22"/>
          <w:lang w:eastAsia="de-DE"/>
        </w:rPr>
        <w:t xml:space="preserve"> </w:t>
      </w:r>
      <w:r>
        <w:rPr>
          <w:szCs w:val="22"/>
          <w:lang w:eastAsia="de-DE"/>
        </w:rPr>
        <w:t>im Bereich</w:t>
      </w:r>
      <w:r w:rsidRPr="00144A35">
        <w:rPr>
          <w:szCs w:val="22"/>
          <w:lang w:eastAsia="de-DE"/>
        </w:rPr>
        <w:t xml:space="preserve"> Bahnsicherheit im öffentlichen </w:t>
      </w:r>
      <w:r w:rsidR="009157D6">
        <w:rPr>
          <w:szCs w:val="22"/>
          <w:lang w:eastAsia="de-DE"/>
        </w:rPr>
        <w:t xml:space="preserve">Schweizer </w:t>
      </w:r>
      <w:r w:rsidRPr="00144A35">
        <w:rPr>
          <w:szCs w:val="22"/>
          <w:lang w:eastAsia="de-DE"/>
        </w:rPr>
        <w:t>Strassenbahnbau ausgeführt und erfolgreich abges</w:t>
      </w:r>
      <w:r>
        <w:rPr>
          <w:szCs w:val="22"/>
          <w:lang w:eastAsia="de-DE"/>
        </w:rPr>
        <w:t xml:space="preserve">chlossen haben. </w:t>
      </w:r>
    </w:p>
    <w:p w14:paraId="15C8A81E" w14:textId="5908A413" w:rsidR="00D65325" w:rsidRDefault="00684068" w:rsidP="003E475B">
      <w:pPr>
        <w:pStyle w:val="berschrift3"/>
      </w:pPr>
      <w:r w:rsidRPr="00F14EE8">
        <w:t>S</w:t>
      </w:r>
      <w:r w:rsidR="008A2C5C" w:rsidRPr="00F14EE8">
        <w:t>chlüsselperson A:</w:t>
      </w:r>
      <w:r w:rsidRPr="00F14EE8">
        <w:t xml:space="preserve"> </w:t>
      </w:r>
      <w:r w:rsidR="006E6A33">
        <w:t>Projektleiter</w:t>
      </w:r>
      <w:r w:rsidR="00DC3E26">
        <w:t>/Planer</w:t>
      </w:r>
    </w:p>
    <w:p w14:paraId="28026392" w14:textId="77777777" w:rsidR="00E378A5" w:rsidRPr="00E378A5" w:rsidRDefault="00E378A5" w:rsidP="00E378A5"/>
    <w:tbl>
      <w:tblPr>
        <w:tblW w:w="96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3"/>
        <w:gridCol w:w="1702"/>
        <w:gridCol w:w="1702"/>
        <w:gridCol w:w="1700"/>
        <w:gridCol w:w="1135"/>
        <w:gridCol w:w="1318"/>
      </w:tblGrid>
      <w:tr w:rsidR="00D65325" w14:paraId="3F7B470C" w14:textId="77777777" w:rsidTr="0080463E">
        <w:trPr>
          <w:trHeight w:val="397"/>
        </w:trPr>
        <w:tc>
          <w:tcPr>
            <w:tcW w:w="205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DE64F81" w14:textId="77777777" w:rsidR="00D65325" w:rsidRDefault="00D65325" w:rsidP="00313A4A">
            <w:pPr>
              <w:jc w:val="left"/>
            </w:pPr>
            <w:r>
              <w:t>Name:</w:t>
            </w:r>
          </w:p>
        </w:tc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bottom"/>
          </w:tcPr>
          <w:p w14:paraId="1784E214" w14:textId="77777777" w:rsidR="00D65325" w:rsidRDefault="00D65325" w:rsidP="00313A4A">
            <w:pPr>
              <w:jc w:val="left"/>
            </w:pPr>
          </w:p>
        </w:tc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FE1E76A" w14:textId="77777777" w:rsidR="00D65325" w:rsidRDefault="00D65325" w:rsidP="00313A4A">
            <w:pPr>
              <w:jc w:val="left"/>
            </w:pPr>
            <w:r>
              <w:t>Vorname:</w:t>
            </w:r>
          </w:p>
        </w:tc>
        <w:tc>
          <w:tcPr>
            <w:tcW w:w="1700" w:type="dxa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bottom"/>
          </w:tcPr>
          <w:p w14:paraId="7877B8A7" w14:textId="77777777" w:rsidR="00D65325" w:rsidRDefault="00D65325" w:rsidP="00313A4A">
            <w:pPr>
              <w:jc w:val="left"/>
            </w:pPr>
          </w:p>
        </w:tc>
        <w:tc>
          <w:tcPr>
            <w:tcW w:w="113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3F3D522" w14:textId="77777777" w:rsidR="00D65325" w:rsidRDefault="00D65325" w:rsidP="00313A4A">
            <w:pPr>
              <w:jc w:val="left"/>
            </w:pPr>
            <w:r>
              <w:t>Jahrgang:</w:t>
            </w:r>
          </w:p>
        </w:tc>
        <w:tc>
          <w:tcPr>
            <w:tcW w:w="1318" w:type="dxa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bottom"/>
          </w:tcPr>
          <w:p w14:paraId="5C443392" w14:textId="77777777" w:rsidR="00D65325" w:rsidRDefault="00D65325" w:rsidP="00313A4A">
            <w:pPr>
              <w:jc w:val="left"/>
            </w:pPr>
          </w:p>
        </w:tc>
      </w:tr>
      <w:tr w:rsidR="00D65325" w14:paraId="125A16B9" w14:textId="77777777" w:rsidTr="0080463E">
        <w:trPr>
          <w:trHeight w:val="397"/>
        </w:trPr>
        <w:tc>
          <w:tcPr>
            <w:tcW w:w="205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7617D7C" w14:textId="77777777" w:rsidR="00D65325" w:rsidRDefault="00D65325" w:rsidP="00313A4A">
            <w:pPr>
              <w:jc w:val="left"/>
            </w:pPr>
            <w:r>
              <w:t>Firma:</w:t>
            </w:r>
          </w:p>
        </w:tc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bottom"/>
          </w:tcPr>
          <w:p w14:paraId="7217EDFD" w14:textId="77777777" w:rsidR="00D65325" w:rsidRDefault="00D65325" w:rsidP="00313A4A">
            <w:pPr>
              <w:jc w:val="left"/>
            </w:pPr>
          </w:p>
        </w:tc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B11EAFD" w14:textId="77777777" w:rsidR="00D65325" w:rsidRDefault="00D65325" w:rsidP="00313A4A">
            <w:pPr>
              <w:jc w:val="left"/>
            </w:pPr>
            <w:r>
              <w:t>Funktion:</w:t>
            </w:r>
          </w:p>
        </w:tc>
        <w:tc>
          <w:tcPr>
            <w:tcW w:w="4153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bottom"/>
          </w:tcPr>
          <w:p w14:paraId="1970AAED" w14:textId="77777777" w:rsidR="00D65325" w:rsidRDefault="00D65325" w:rsidP="00313A4A">
            <w:pPr>
              <w:jc w:val="left"/>
            </w:pPr>
          </w:p>
        </w:tc>
      </w:tr>
      <w:tr w:rsidR="00D65325" w14:paraId="663DA0B3" w14:textId="77777777" w:rsidTr="0080463E">
        <w:trPr>
          <w:trHeight w:val="397"/>
        </w:trPr>
        <w:tc>
          <w:tcPr>
            <w:tcW w:w="205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5267BC5" w14:textId="77777777" w:rsidR="00D65325" w:rsidRDefault="00D65325" w:rsidP="00313A4A">
            <w:pPr>
              <w:jc w:val="left"/>
            </w:pPr>
            <w:r>
              <w:t>Grundausbildung:</w:t>
            </w:r>
          </w:p>
        </w:tc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bottom"/>
          </w:tcPr>
          <w:p w14:paraId="5066EFC2" w14:textId="77777777" w:rsidR="00D65325" w:rsidRDefault="00D65325" w:rsidP="00313A4A">
            <w:pPr>
              <w:jc w:val="left"/>
            </w:pPr>
          </w:p>
        </w:tc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808D25A" w14:textId="77777777" w:rsidR="00D65325" w:rsidRDefault="00D65325" w:rsidP="00313A4A">
            <w:pPr>
              <w:jc w:val="left"/>
            </w:pPr>
            <w:r>
              <w:t>Diplom / Jahr:</w:t>
            </w:r>
          </w:p>
        </w:tc>
        <w:tc>
          <w:tcPr>
            <w:tcW w:w="4153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bottom"/>
          </w:tcPr>
          <w:p w14:paraId="257A7740" w14:textId="77777777" w:rsidR="00D65325" w:rsidRDefault="00D65325" w:rsidP="00313A4A">
            <w:pPr>
              <w:jc w:val="left"/>
            </w:pPr>
          </w:p>
        </w:tc>
      </w:tr>
      <w:tr w:rsidR="00D65325" w14:paraId="20BF8786" w14:textId="77777777" w:rsidTr="0080463E">
        <w:trPr>
          <w:trHeight w:val="397"/>
        </w:trPr>
        <w:tc>
          <w:tcPr>
            <w:tcW w:w="205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54AD3AF" w14:textId="77777777" w:rsidR="00D65325" w:rsidRDefault="00D65325" w:rsidP="00313A4A">
            <w:pPr>
              <w:jc w:val="left"/>
            </w:pPr>
            <w:r>
              <w:t>Zusatzausbildungen:</w:t>
            </w:r>
          </w:p>
        </w:tc>
        <w:tc>
          <w:tcPr>
            <w:tcW w:w="5104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bottom"/>
          </w:tcPr>
          <w:p w14:paraId="02A7C68E" w14:textId="77777777" w:rsidR="00D65325" w:rsidRDefault="00D65325" w:rsidP="00313A4A">
            <w:pPr>
              <w:jc w:val="left"/>
            </w:pPr>
          </w:p>
        </w:tc>
        <w:tc>
          <w:tcPr>
            <w:tcW w:w="113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978F13A" w14:textId="77777777" w:rsidR="00D65325" w:rsidRDefault="00D65325" w:rsidP="00313A4A">
            <w:pPr>
              <w:jc w:val="left"/>
            </w:pPr>
            <w:r>
              <w:t>Jahr(e):</w:t>
            </w:r>
          </w:p>
        </w:tc>
        <w:tc>
          <w:tcPr>
            <w:tcW w:w="1318" w:type="dxa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bottom"/>
          </w:tcPr>
          <w:p w14:paraId="2FCB2E64" w14:textId="77777777" w:rsidR="00D65325" w:rsidRDefault="00D65325" w:rsidP="00313A4A">
            <w:pPr>
              <w:jc w:val="left"/>
            </w:pPr>
          </w:p>
        </w:tc>
      </w:tr>
      <w:tr w:rsidR="00D65325" w14:paraId="6F5C8281" w14:textId="77777777" w:rsidTr="0080463E">
        <w:trPr>
          <w:trHeight w:val="397"/>
        </w:trPr>
        <w:tc>
          <w:tcPr>
            <w:tcW w:w="205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EBEE74F" w14:textId="77777777" w:rsidR="00D65325" w:rsidRDefault="00D65325" w:rsidP="00313A4A">
            <w:pPr>
              <w:jc w:val="left"/>
            </w:pPr>
            <w:r>
              <w:t>Im Beruf seit:</w:t>
            </w:r>
          </w:p>
        </w:tc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bottom"/>
          </w:tcPr>
          <w:p w14:paraId="2CBCB46A" w14:textId="77777777" w:rsidR="00D65325" w:rsidRDefault="00D65325" w:rsidP="00313A4A">
            <w:pPr>
              <w:jc w:val="left"/>
            </w:pPr>
          </w:p>
        </w:tc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E6223F1" w14:textId="77777777" w:rsidR="00D65325" w:rsidRDefault="00D65325" w:rsidP="00313A4A">
            <w:pPr>
              <w:jc w:val="left"/>
            </w:pPr>
            <w:r>
              <w:t>In der Firma seit:</w:t>
            </w:r>
          </w:p>
        </w:tc>
        <w:tc>
          <w:tcPr>
            <w:tcW w:w="4153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bottom"/>
          </w:tcPr>
          <w:p w14:paraId="7609C1CB" w14:textId="77777777" w:rsidR="00D65325" w:rsidRDefault="00D65325" w:rsidP="00313A4A">
            <w:pPr>
              <w:jc w:val="left"/>
            </w:pPr>
          </w:p>
        </w:tc>
      </w:tr>
      <w:tr w:rsidR="004F0AB0" w14:paraId="554E227B" w14:textId="77777777" w:rsidTr="00D91C75">
        <w:trPr>
          <w:trHeight w:val="397"/>
        </w:trPr>
        <w:tc>
          <w:tcPr>
            <w:tcW w:w="205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2B49118" w14:textId="02C6DCAD" w:rsidR="004F0AB0" w:rsidRDefault="00CB625F" w:rsidP="00313A4A">
            <w:pPr>
              <w:jc w:val="left"/>
            </w:pPr>
            <w:r>
              <w:t>Deutschkenntnisse</w:t>
            </w:r>
            <w:r w:rsidR="004F0AB0">
              <w:t>:</w:t>
            </w:r>
          </w:p>
        </w:tc>
        <w:tc>
          <w:tcPr>
            <w:tcW w:w="7557" w:type="dxa"/>
            <w:gridSpan w:val="5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bottom"/>
          </w:tcPr>
          <w:p w14:paraId="461CAE0E" w14:textId="77777777" w:rsidR="004F0AB0" w:rsidRDefault="004F0AB0" w:rsidP="00313A4A">
            <w:pPr>
              <w:jc w:val="left"/>
            </w:pPr>
          </w:p>
        </w:tc>
      </w:tr>
    </w:tbl>
    <w:tbl>
      <w:tblPr>
        <w:tblStyle w:val="Tabellenraster"/>
        <w:tblW w:w="9648" w:type="dxa"/>
        <w:tblInd w:w="0" w:type="dxa"/>
        <w:tblBorders>
          <w:top w:val="dotted" w:sz="4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219"/>
        <w:gridCol w:w="3969"/>
        <w:gridCol w:w="1460"/>
      </w:tblGrid>
      <w:tr w:rsidR="0038456D" w:rsidRPr="00253F9E" w14:paraId="5E4791F6" w14:textId="77777777" w:rsidTr="008628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4219" w:type="dxa"/>
            <w:shd w:val="clear" w:color="auto" w:fill="auto"/>
            <w:vAlign w:val="bottom"/>
          </w:tcPr>
          <w:p w14:paraId="53F24244" w14:textId="77777777" w:rsidR="0038456D" w:rsidRPr="00253F9E" w:rsidRDefault="0038456D" w:rsidP="00862831">
            <w:pPr>
              <w:jc w:val="left"/>
            </w:pPr>
            <w:r w:rsidRPr="00253F9E">
              <w:lastRenderedPageBreak/>
              <w:t>Projekttitel:</w:t>
            </w:r>
          </w:p>
        </w:tc>
        <w:tc>
          <w:tcPr>
            <w:tcW w:w="3969" w:type="dxa"/>
            <w:shd w:val="clear" w:color="auto" w:fill="EAEAEA"/>
            <w:vAlign w:val="bottom"/>
          </w:tcPr>
          <w:p w14:paraId="0FE50286" w14:textId="338C0008" w:rsidR="0038456D" w:rsidRPr="00253F9E" w:rsidRDefault="0038456D" w:rsidP="00862831">
            <w:pPr>
              <w:jc w:val="left"/>
            </w:pPr>
          </w:p>
        </w:tc>
        <w:tc>
          <w:tcPr>
            <w:tcW w:w="1460" w:type="dxa"/>
            <w:shd w:val="clear" w:color="auto" w:fill="EAEAEA"/>
            <w:vAlign w:val="bottom"/>
          </w:tcPr>
          <w:p w14:paraId="5F9E7DA8" w14:textId="77777777" w:rsidR="0038456D" w:rsidRPr="00253F9E" w:rsidRDefault="0038456D" w:rsidP="00862831">
            <w:pPr>
              <w:jc w:val="left"/>
            </w:pPr>
            <w:r>
              <w:t>1 von 2</w:t>
            </w:r>
          </w:p>
        </w:tc>
      </w:tr>
      <w:tr w:rsidR="0038456D" w:rsidRPr="00253F9E" w14:paraId="16FE369F" w14:textId="77777777" w:rsidTr="004B2D96">
        <w:trPr>
          <w:trHeight w:val="1434"/>
        </w:trPr>
        <w:tc>
          <w:tcPr>
            <w:tcW w:w="4219" w:type="dxa"/>
          </w:tcPr>
          <w:p w14:paraId="7AB774D6" w14:textId="77777777" w:rsidR="0038456D" w:rsidRPr="00253F9E" w:rsidRDefault="0038456D" w:rsidP="00862831">
            <w:r w:rsidRPr="00253F9E">
              <w:t>Projekt Kurzbeschreibung:</w:t>
            </w:r>
          </w:p>
        </w:tc>
        <w:tc>
          <w:tcPr>
            <w:tcW w:w="5429" w:type="dxa"/>
            <w:gridSpan w:val="2"/>
            <w:shd w:val="clear" w:color="auto" w:fill="EAEAEA"/>
          </w:tcPr>
          <w:p w14:paraId="6B0A3A37" w14:textId="77777777" w:rsidR="0038456D" w:rsidRPr="00253F9E" w:rsidRDefault="0038456D" w:rsidP="00862831"/>
          <w:p w14:paraId="02682F38" w14:textId="77777777" w:rsidR="0038456D" w:rsidRPr="00253F9E" w:rsidRDefault="0038456D" w:rsidP="00862831"/>
          <w:p w14:paraId="71E825B9" w14:textId="77777777" w:rsidR="0038456D" w:rsidRPr="00253F9E" w:rsidRDefault="0038456D" w:rsidP="00862831"/>
          <w:p w14:paraId="71FC14C1" w14:textId="77777777" w:rsidR="0038456D" w:rsidRPr="00253F9E" w:rsidRDefault="0038456D" w:rsidP="00862831"/>
          <w:p w14:paraId="6EB52C44" w14:textId="77777777" w:rsidR="0038456D" w:rsidRPr="00253F9E" w:rsidRDefault="0038456D" w:rsidP="00862831"/>
          <w:p w14:paraId="37702C28" w14:textId="77777777" w:rsidR="0038456D" w:rsidRPr="00253F9E" w:rsidRDefault="0038456D" w:rsidP="00862831"/>
          <w:p w14:paraId="655AD352" w14:textId="77777777" w:rsidR="0038456D" w:rsidRPr="00253F9E" w:rsidRDefault="0038456D" w:rsidP="00862831"/>
          <w:p w14:paraId="6869D3FE" w14:textId="77777777" w:rsidR="0038456D" w:rsidRPr="00253F9E" w:rsidRDefault="0038456D" w:rsidP="00862831"/>
          <w:p w14:paraId="3EF6A3FF" w14:textId="77777777" w:rsidR="0038456D" w:rsidRPr="00253F9E" w:rsidRDefault="0038456D" w:rsidP="00862831"/>
        </w:tc>
      </w:tr>
      <w:tr w:rsidR="0038456D" w:rsidRPr="00253F9E" w14:paraId="2C77735D" w14:textId="77777777" w:rsidTr="00862831">
        <w:trPr>
          <w:trHeight w:val="397"/>
        </w:trPr>
        <w:tc>
          <w:tcPr>
            <w:tcW w:w="4219" w:type="dxa"/>
            <w:vAlign w:val="bottom"/>
          </w:tcPr>
          <w:p w14:paraId="31822217" w14:textId="77777777" w:rsidR="0038456D" w:rsidRPr="00253F9E" w:rsidRDefault="0038456D" w:rsidP="00862831">
            <w:pPr>
              <w:jc w:val="left"/>
            </w:pPr>
            <w:r w:rsidRPr="00253F9E">
              <w:t>Auftraggeber:</w:t>
            </w:r>
          </w:p>
        </w:tc>
        <w:tc>
          <w:tcPr>
            <w:tcW w:w="5429" w:type="dxa"/>
            <w:gridSpan w:val="2"/>
            <w:shd w:val="clear" w:color="auto" w:fill="EAEAEA"/>
            <w:vAlign w:val="bottom"/>
          </w:tcPr>
          <w:p w14:paraId="6862AC43" w14:textId="77777777" w:rsidR="0038456D" w:rsidRPr="00253F9E" w:rsidRDefault="0038456D" w:rsidP="00862831">
            <w:pPr>
              <w:jc w:val="left"/>
            </w:pPr>
          </w:p>
        </w:tc>
      </w:tr>
      <w:tr w:rsidR="0038456D" w:rsidRPr="00253F9E" w14:paraId="31E0407C" w14:textId="77777777" w:rsidTr="00862831">
        <w:trPr>
          <w:trHeight w:val="397"/>
        </w:trPr>
        <w:tc>
          <w:tcPr>
            <w:tcW w:w="4219" w:type="dxa"/>
            <w:vAlign w:val="bottom"/>
          </w:tcPr>
          <w:p w14:paraId="7D917546" w14:textId="77777777" w:rsidR="0038456D" w:rsidRPr="00253F9E" w:rsidRDefault="0038456D" w:rsidP="00862831">
            <w:pPr>
              <w:jc w:val="left"/>
            </w:pPr>
            <w:r w:rsidRPr="00253F9E">
              <w:t>Realisierungszeitraum:</w:t>
            </w:r>
          </w:p>
        </w:tc>
        <w:tc>
          <w:tcPr>
            <w:tcW w:w="5429" w:type="dxa"/>
            <w:gridSpan w:val="2"/>
            <w:shd w:val="clear" w:color="auto" w:fill="EAEAEA"/>
            <w:vAlign w:val="bottom"/>
          </w:tcPr>
          <w:p w14:paraId="504CEB00" w14:textId="77777777" w:rsidR="0038456D" w:rsidRPr="00253F9E" w:rsidRDefault="0038456D" w:rsidP="00862831">
            <w:pPr>
              <w:jc w:val="left"/>
            </w:pPr>
          </w:p>
        </w:tc>
      </w:tr>
      <w:tr w:rsidR="0038456D" w:rsidRPr="00253F9E" w14:paraId="3993447C" w14:textId="77777777" w:rsidTr="00862831">
        <w:trPr>
          <w:trHeight w:val="397"/>
        </w:trPr>
        <w:tc>
          <w:tcPr>
            <w:tcW w:w="4219" w:type="dxa"/>
            <w:vAlign w:val="bottom"/>
          </w:tcPr>
          <w:p w14:paraId="03169497" w14:textId="77777777" w:rsidR="0038456D" w:rsidRPr="00253F9E" w:rsidRDefault="0038456D" w:rsidP="00862831">
            <w:pPr>
              <w:jc w:val="left"/>
            </w:pPr>
            <w:r w:rsidRPr="00253F9E">
              <w:t>Auftragssumme total (CHF):</w:t>
            </w:r>
          </w:p>
        </w:tc>
        <w:tc>
          <w:tcPr>
            <w:tcW w:w="5429" w:type="dxa"/>
            <w:gridSpan w:val="2"/>
            <w:shd w:val="clear" w:color="auto" w:fill="EAEAEA"/>
            <w:vAlign w:val="bottom"/>
          </w:tcPr>
          <w:p w14:paraId="144F1988" w14:textId="77777777" w:rsidR="0038456D" w:rsidRPr="00253F9E" w:rsidRDefault="0038456D" w:rsidP="00862831">
            <w:pPr>
              <w:jc w:val="left"/>
            </w:pPr>
          </w:p>
        </w:tc>
      </w:tr>
      <w:tr w:rsidR="0038456D" w:rsidRPr="00253F9E" w14:paraId="5D4FD16E" w14:textId="77777777" w:rsidTr="00862831">
        <w:trPr>
          <w:trHeight w:val="397"/>
        </w:trPr>
        <w:tc>
          <w:tcPr>
            <w:tcW w:w="4219" w:type="dxa"/>
            <w:vAlign w:val="bottom"/>
          </w:tcPr>
          <w:p w14:paraId="61B71DDD" w14:textId="77777777" w:rsidR="0038456D" w:rsidRPr="00253F9E" w:rsidRDefault="0038456D" w:rsidP="00862831">
            <w:pPr>
              <w:tabs>
                <w:tab w:val="left" w:pos="2835"/>
                <w:tab w:val="left" w:pos="5103"/>
              </w:tabs>
            </w:pPr>
            <w:r w:rsidRPr="00253F9E">
              <w:t>Referenzperson des Auftraggebers:</w:t>
            </w:r>
          </w:p>
        </w:tc>
        <w:tc>
          <w:tcPr>
            <w:tcW w:w="5429" w:type="dxa"/>
            <w:gridSpan w:val="2"/>
            <w:shd w:val="clear" w:color="auto" w:fill="auto"/>
            <w:vAlign w:val="bottom"/>
          </w:tcPr>
          <w:p w14:paraId="490198CD" w14:textId="77777777" w:rsidR="0038456D" w:rsidRPr="00253F9E" w:rsidRDefault="0038456D" w:rsidP="00862831">
            <w:pPr>
              <w:tabs>
                <w:tab w:val="left" w:pos="2835"/>
                <w:tab w:val="left" w:pos="5103"/>
              </w:tabs>
            </w:pPr>
          </w:p>
        </w:tc>
      </w:tr>
      <w:tr w:rsidR="0038456D" w:rsidRPr="00253F9E" w14:paraId="380C726D" w14:textId="77777777" w:rsidTr="00862831">
        <w:trPr>
          <w:trHeight w:val="397"/>
        </w:trPr>
        <w:tc>
          <w:tcPr>
            <w:tcW w:w="4219" w:type="dxa"/>
            <w:vAlign w:val="bottom"/>
          </w:tcPr>
          <w:p w14:paraId="5A224472" w14:textId="77777777" w:rsidR="0038456D" w:rsidRPr="00253F9E" w:rsidRDefault="0038456D" w:rsidP="00862831">
            <w:pPr>
              <w:pStyle w:val="StandardabsatzListe"/>
              <w:spacing w:before="0" w:line="288" w:lineRule="auto"/>
              <w:jc w:val="left"/>
            </w:pPr>
            <w:r w:rsidRPr="00253F9E">
              <w:t>Name, Funktion:</w:t>
            </w:r>
          </w:p>
        </w:tc>
        <w:tc>
          <w:tcPr>
            <w:tcW w:w="5429" w:type="dxa"/>
            <w:gridSpan w:val="2"/>
            <w:shd w:val="clear" w:color="auto" w:fill="EAEAEA"/>
            <w:vAlign w:val="bottom"/>
          </w:tcPr>
          <w:p w14:paraId="6FA8C14C" w14:textId="77777777" w:rsidR="0038456D" w:rsidRPr="00253F9E" w:rsidRDefault="0038456D" w:rsidP="00862831">
            <w:pPr>
              <w:tabs>
                <w:tab w:val="left" w:pos="2835"/>
                <w:tab w:val="left" w:pos="5103"/>
              </w:tabs>
              <w:jc w:val="left"/>
            </w:pPr>
          </w:p>
        </w:tc>
      </w:tr>
      <w:tr w:rsidR="0038456D" w:rsidRPr="00253F9E" w14:paraId="138882A0" w14:textId="77777777" w:rsidTr="00862831">
        <w:trPr>
          <w:trHeight w:val="397"/>
        </w:trPr>
        <w:tc>
          <w:tcPr>
            <w:tcW w:w="4219" w:type="dxa"/>
            <w:vAlign w:val="bottom"/>
          </w:tcPr>
          <w:p w14:paraId="508E9624" w14:textId="77777777" w:rsidR="0038456D" w:rsidRPr="00253F9E" w:rsidRDefault="0038456D" w:rsidP="00862831">
            <w:pPr>
              <w:pStyle w:val="StandardabsatzListe"/>
              <w:spacing w:before="0" w:line="288" w:lineRule="auto"/>
              <w:jc w:val="left"/>
            </w:pPr>
            <w:r w:rsidRPr="00253F9E">
              <w:t>Telefon:</w:t>
            </w:r>
          </w:p>
        </w:tc>
        <w:tc>
          <w:tcPr>
            <w:tcW w:w="5429" w:type="dxa"/>
            <w:gridSpan w:val="2"/>
            <w:shd w:val="clear" w:color="auto" w:fill="EAEAEA"/>
            <w:vAlign w:val="bottom"/>
          </w:tcPr>
          <w:p w14:paraId="0922B50E" w14:textId="77777777" w:rsidR="0038456D" w:rsidRPr="00253F9E" w:rsidRDefault="0038456D" w:rsidP="00862831">
            <w:pPr>
              <w:tabs>
                <w:tab w:val="left" w:pos="2835"/>
                <w:tab w:val="left" w:pos="5103"/>
              </w:tabs>
              <w:jc w:val="left"/>
            </w:pPr>
          </w:p>
        </w:tc>
      </w:tr>
      <w:tr w:rsidR="0038456D" w:rsidRPr="00253F9E" w14:paraId="729AC1E2" w14:textId="77777777" w:rsidTr="00862831">
        <w:trPr>
          <w:trHeight w:val="397"/>
        </w:trPr>
        <w:tc>
          <w:tcPr>
            <w:tcW w:w="4219" w:type="dxa"/>
            <w:tcBorders>
              <w:bottom w:val="dotted" w:sz="4" w:space="0" w:color="auto"/>
            </w:tcBorders>
            <w:vAlign w:val="bottom"/>
          </w:tcPr>
          <w:p w14:paraId="7707F1DD" w14:textId="77777777" w:rsidR="0038456D" w:rsidRPr="00253F9E" w:rsidRDefault="0038456D" w:rsidP="00862831">
            <w:pPr>
              <w:pStyle w:val="StandardabsatzListe"/>
              <w:spacing w:before="0" w:line="288" w:lineRule="auto"/>
              <w:jc w:val="left"/>
            </w:pPr>
            <w:r w:rsidRPr="00253F9E">
              <w:t>E-Mail:</w:t>
            </w:r>
          </w:p>
        </w:tc>
        <w:tc>
          <w:tcPr>
            <w:tcW w:w="5429" w:type="dxa"/>
            <w:gridSpan w:val="2"/>
            <w:tcBorders>
              <w:bottom w:val="dotted" w:sz="4" w:space="0" w:color="auto"/>
            </w:tcBorders>
            <w:shd w:val="clear" w:color="auto" w:fill="EAEAEA"/>
            <w:vAlign w:val="bottom"/>
          </w:tcPr>
          <w:p w14:paraId="06D69EE7" w14:textId="77777777" w:rsidR="0038456D" w:rsidRPr="00253F9E" w:rsidRDefault="0038456D" w:rsidP="00862831">
            <w:pPr>
              <w:tabs>
                <w:tab w:val="left" w:pos="2835"/>
                <w:tab w:val="left" w:pos="5103"/>
              </w:tabs>
              <w:jc w:val="left"/>
            </w:pPr>
          </w:p>
        </w:tc>
      </w:tr>
      <w:tr w:rsidR="0038456D" w:rsidRPr="00253F9E" w14:paraId="247A54B4" w14:textId="77777777" w:rsidTr="00862831">
        <w:trPr>
          <w:trHeight w:val="397"/>
        </w:trPr>
        <w:tc>
          <w:tcPr>
            <w:tcW w:w="421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360CDD42" w14:textId="77777777" w:rsidR="0038456D" w:rsidRPr="00253F9E" w:rsidRDefault="0038456D" w:rsidP="00862831">
            <w:pPr>
              <w:jc w:val="left"/>
            </w:pPr>
            <w:r w:rsidRPr="00253F9E">
              <w:t>Warum ist dieses Projekt vergleichbar?</w:t>
            </w:r>
          </w:p>
        </w:tc>
        <w:tc>
          <w:tcPr>
            <w:tcW w:w="5429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EAEAEA"/>
            <w:vAlign w:val="bottom"/>
          </w:tcPr>
          <w:p w14:paraId="26910505" w14:textId="77777777" w:rsidR="0038456D" w:rsidRPr="00253F9E" w:rsidRDefault="0038456D" w:rsidP="00862831">
            <w:pPr>
              <w:jc w:val="left"/>
            </w:pPr>
          </w:p>
        </w:tc>
      </w:tr>
      <w:tr w:rsidR="0038456D" w:rsidRPr="00253F9E" w14:paraId="522C5ED2" w14:textId="77777777" w:rsidTr="00862831">
        <w:trPr>
          <w:trHeight w:val="397"/>
        </w:trPr>
        <w:tc>
          <w:tcPr>
            <w:tcW w:w="4219" w:type="dxa"/>
            <w:shd w:val="clear" w:color="auto" w:fill="auto"/>
            <w:vAlign w:val="bottom"/>
          </w:tcPr>
          <w:p w14:paraId="7F7120D0" w14:textId="77777777" w:rsidR="0038456D" w:rsidRPr="00253F9E" w:rsidRDefault="0038456D" w:rsidP="00862831">
            <w:pPr>
              <w:jc w:val="left"/>
            </w:pPr>
            <w:r w:rsidRPr="00253F9E">
              <w:t>Projekttitel:</w:t>
            </w:r>
          </w:p>
        </w:tc>
        <w:tc>
          <w:tcPr>
            <w:tcW w:w="3969" w:type="dxa"/>
            <w:shd w:val="clear" w:color="auto" w:fill="EAEAEA"/>
            <w:vAlign w:val="bottom"/>
          </w:tcPr>
          <w:p w14:paraId="3204C579" w14:textId="1CEA07CD" w:rsidR="0038456D" w:rsidRPr="00253F9E" w:rsidRDefault="0038456D" w:rsidP="00862831">
            <w:pPr>
              <w:jc w:val="left"/>
            </w:pPr>
          </w:p>
        </w:tc>
        <w:tc>
          <w:tcPr>
            <w:tcW w:w="1460" w:type="dxa"/>
            <w:shd w:val="clear" w:color="auto" w:fill="EAEAEA"/>
            <w:vAlign w:val="bottom"/>
          </w:tcPr>
          <w:p w14:paraId="7C187ACF" w14:textId="3DE48739" w:rsidR="0038456D" w:rsidRPr="00253F9E" w:rsidRDefault="0038456D" w:rsidP="00862831">
            <w:pPr>
              <w:jc w:val="left"/>
            </w:pPr>
            <w:r>
              <w:t>2 von 2</w:t>
            </w:r>
          </w:p>
        </w:tc>
      </w:tr>
      <w:tr w:rsidR="0038456D" w:rsidRPr="00253F9E" w14:paraId="25F3A57A" w14:textId="77777777" w:rsidTr="004B2D96">
        <w:trPr>
          <w:trHeight w:val="1629"/>
        </w:trPr>
        <w:tc>
          <w:tcPr>
            <w:tcW w:w="4219" w:type="dxa"/>
          </w:tcPr>
          <w:p w14:paraId="0B3E6F71" w14:textId="77777777" w:rsidR="0038456D" w:rsidRPr="00253F9E" w:rsidRDefault="0038456D" w:rsidP="00862831">
            <w:r w:rsidRPr="00253F9E">
              <w:t>Projekt Kurzbeschreibung:</w:t>
            </w:r>
          </w:p>
        </w:tc>
        <w:tc>
          <w:tcPr>
            <w:tcW w:w="5429" w:type="dxa"/>
            <w:gridSpan w:val="2"/>
            <w:shd w:val="clear" w:color="auto" w:fill="EAEAEA"/>
          </w:tcPr>
          <w:p w14:paraId="7545EAA9" w14:textId="77777777" w:rsidR="0038456D" w:rsidRPr="00253F9E" w:rsidRDefault="0038456D" w:rsidP="00862831"/>
          <w:p w14:paraId="16484078" w14:textId="77777777" w:rsidR="0038456D" w:rsidRPr="00253F9E" w:rsidRDefault="0038456D" w:rsidP="00862831"/>
          <w:p w14:paraId="6CDE04CC" w14:textId="77777777" w:rsidR="0038456D" w:rsidRPr="00253F9E" w:rsidRDefault="0038456D" w:rsidP="00862831"/>
          <w:p w14:paraId="1C6AF1B5" w14:textId="77777777" w:rsidR="0038456D" w:rsidRPr="00253F9E" w:rsidRDefault="0038456D" w:rsidP="00862831"/>
          <w:p w14:paraId="4DC7804C" w14:textId="77777777" w:rsidR="0038456D" w:rsidRPr="00253F9E" w:rsidRDefault="0038456D" w:rsidP="00862831"/>
          <w:p w14:paraId="7991D1C0" w14:textId="77777777" w:rsidR="0038456D" w:rsidRPr="00253F9E" w:rsidRDefault="0038456D" w:rsidP="00862831"/>
          <w:p w14:paraId="6A28B366" w14:textId="77777777" w:rsidR="0038456D" w:rsidRPr="00253F9E" w:rsidRDefault="0038456D" w:rsidP="00862831"/>
          <w:p w14:paraId="36774B9D" w14:textId="77777777" w:rsidR="0038456D" w:rsidRPr="00253F9E" w:rsidRDefault="0038456D" w:rsidP="00862831"/>
          <w:p w14:paraId="199C8DAB" w14:textId="77777777" w:rsidR="0038456D" w:rsidRPr="00253F9E" w:rsidRDefault="0038456D" w:rsidP="00862831"/>
        </w:tc>
      </w:tr>
      <w:tr w:rsidR="0038456D" w:rsidRPr="00253F9E" w14:paraId="2ED985E9" w14:textId="77777777" w:rsidTr="00862831">
        <w:trPr>
          <w:trHeight w:val="397"/>
        </w:trPr>
        <w:tc>
          <w:tcPr>
            <w:tcW w:w="4219" w:type="dxa"/>
            <w:vAlign w:val="bottom"/>
          </w:tcPr>
          <w:p w14:paraId="0F1FF052" w14:textId="77777777" w:rsidR="0038456D" w:rsidRPr="00253F9E" w:rsidRDefault="0038456D" w:rsidP="00862831">
            <w:pPr>
              <w:jc w:val="left"/>
            </w:pPr>
            <w:r w:rsidRPr="00253F9E">
              <w:t>Auftraggeber:</w:t>
            </w:r>
          </w:p>
        </w:tc>
        <w:tc>
          <w:tcPr>
            <w:tcW w:w="5429" w:type="dxa"/>
            <w:gridSpan w:val="2"/>
            <w:shd w:val="clear" w:color="auto" w:fill="EAEAEA"/>
            <w:vAlign w:val="bottom"/>
          </w:tcPr>
          <w:p w14:paraId="575339B4" w14:textId="77777777" w:rsidR="0038456D" w:rsidRPr="00253F9E" w:rsidRDefault="0038456D" w:rsidP="00862831">
            <w:pPr>
              <w:jc w:val="left"/>
            </w:pPr>
          </w:p>
        </w:tc>
      </w:tr>
      <w:tr w:rsidR="0038456D" w:rsidRPr="00253F9E" w14:paraId="593E4677" w14:textId="77777777" w:rsidTr="00862831">
        <w:trPr>
          <w:trHeight w:val="397"/>
        </w:trPr>
        <w:tc>
          <w:tcPr>
            <w:tcW w:w="4219" w:type="dxa"/>
            <w:vAlign w:val="bottom"/>
          </w:tcPr>
          <w:p w14:paraId="69F2F51D" w14:textId="77777777" w:rsidR="0038456D" w:rsidRPr="00253F9E" w:rsidRDefault="0038456D" w:rsidP="00862831">
            <w:pPr>
              <w:jc w:val="left"/>
            </w:pPr>
            <w:r w:rsidRPr="00253F9E">
              <w:t>Realisierungszeitraum:</w:t>
            </w:r>
          </w:p>
        </w:tc>
        <w:tc>
          <w:tcPr>
            <w:tcW w:w="5429" w:type="dxa"/>
            <w:gridSpan w:val="2"/>
            <w:shd w:val="clear" w:color="auto" w:fill="EAEAEA"/>
            <w:vAlign w:val="bottom"/>
          </w:tcPr>
          <w:p w14:paraId="28B23F97" w14:textId="77777777" w:rsidR="0038456D" w:rsidRPr="00253F9E" w:rsidRDefault="0038456D" w:rsidP="00862831">
            <w:pPr>
              <w:jc w:val="left"/>
            </w:pPr>
          </w:p>
        </w:tc>
      </w:tr>
      <w:tr w:rsidR="0038456D" w:rsidRPr="00253F9E" w14:paraId="60E50138" w14:textId="77777777" w:rsidTr="00862831">
        <w:trPr>
          <w:trHeight w:val="397"/>
        </w:trPr>
        <w:tc>
          <w:tcPr>
            <w:tcW w:w="4219" w:type="dxa"/>
            <w:vAlign w:val="bottom"/>
          </w:tcPr>
          <w:p w14:paraId="45222F6D" w14:textId="77777777" w:rsidR="0038456D" w:rsidRPr="00253F9E" w:rsidRDefault="0038456D" w:rsidP="00862831">
            <w:pPr>
              <w:jc w:val="left"/>
            </w:pPr>
            <w:r w:rsidRPr="00253F9E">
              <w:t>Auftragssumme total (CHF):</w:t>
            </w:r>
          </w:p>
        </w:tc>
        <w:tc>
          <w:tcPr>
            <w:tcW w:w="5429" w:type="dxa"/>
            <w:gridSpan w:val="2"/>
            <w:shd w:val="clear" w:color="auto" w:fill="EAEAEA"/>
            <w:vAlign w:val="bottom"/>
          </w:tcPr>
          <w:p w14:paraId="4B824D87" w14:textId="77777777" w:rsidR="0038456D" w:rsidRPr="00253F9E" w:rsidRDefault="0038456D" w:rsidP="00862831">
            <w:pPr>
              <w:jc w:val="left"/>
            </w:pPr>
          </w:p>
        </w:tc>
      </w:tr>
      <w:tr w:rsidR="0038456D" w:rsidRPr="00253F9E" w14:paraId="09641EC0" w14:textId="77777777" w:rsidTr="00862831">
        <w:trPr>
          <w:trHeight w:val="397"/>
        </w:trPr>
        <w:tc>
          <w:tcPr>
            <w:tcW w:w="4219" w:type="dxa"/>
            <w:vAlign w:val="bottom"/>
          </w:tcPr>
          <w:p w14:paraId="4C6C9EA1" w14:textId="77777777" w:rsidR="0038456D" w:rsidRPr="00253F9E" w:rsidRDefault="0038456D" w:rsidP="00862831">
            <w:pPr>
              <w:tabs>
                <w:tab w:val="left" w:pos="2835"/>
                <w:tab w:val="left" w:pos="5103"/>
              </w:tabs>
            </w:pPr>
            <w:r w:rsidRPr="00253F9E">
              <w:t>Referenzperson des Auftraggebers:</w:t>
            </w:r>
          </w:p>
        </w:tc>
        <w:tc>
          <w:tcPr>
            <w:tcW w:w="5429" w:type="dxa"/>
            <w:gridSpan w:val="2"/>
            <w:shd w:val="clear" w:color="auto" w:fill="auto"/>
            <w:vAlign w:val="bottom"/>
          </w:tcPr>
          <w:p w14:paraId="7E0E65CB" w14:textId="77777777" w:rsidR="0038456D" w:rsidRPr="00253F9E" w:rsidRDefault="0038456D" w:rsidP="00862831">
            <w:pPr>
              <w:tabs>
                <w:tab w:val="left" w:pos="2835"/>
                <w:tab w:val="left" w:pos="5103"/>
              </w:tabs>
            </w:pPr>
          </w:p>
        </w:tc>
      </w:tr>
      <w:tr w:rsidR="0038456D" w:rsidRPr="00253F9E" w14:paraId="3976931B" w14:textId="77777777" w:rsidTr="00862831">
        <w:trPr>
          <w:trHeight w:val="397"/>
        </w:trPr>
        <w:tc>
          <w:tcPr>
            <w:tcW w:w="4219" w:type="dxa"/>
            <w:vAlign w:val="bottom"/>
          </w:tcPr>
          <w:p w14:paraId="60FC64EB" w14:textId="77777777" w:rsidR="0038456D" w:rsidRPr="00253F9E" w:rsidRDefault="0038456D" w:rsidP="00862831">
            <w:pPr>
              <w:pStyle w:val="StandardabsatzListe"/>
              <w:spacing w:before="0" w:line="288" w:lineRule="auto"/>
              <w:jc w:val="left"/>
            </w:pPr>
            <w:r w:rsidRPr="00253F9E">
              <w:t>Name, Funktion:</w:t>
            </w:r>
          </w:p>
        </w:tc>
        <w:tc>
          <w:tcPr>
            <w:tcW w:w="5429" w:type="dxa"/>
            <w:gridSpan w:val="2"/>
            <w:shd w:val="clear" w:color="auto" w:fill="EAEAEA"/>
            <w:vAlign w:val="bottom"/>
          </w:tcPr>
          <w:p w14:paraId="4DB87BEA" w14:textId="77777777" w:rsidR="0038456D" w:rsidRPr="00253F9E" w:rsidRDefault="0038456D" w:rsidP="00862831">
            <w:pPr>
              <w:tabs>
                <w:tab w:val="left" w:pos="2835"/>
                <w:tab w:val="left" w:pos="5103"/>
              </w:tabs>
              <w:jc w:val="left"/>
            </w:pPr>
          </w:p>
        </w:tc>
      </w:tr>
      <w:tr w:rsidR="0038456D" w:rsidRPr="00253F9E" w14:paraId="6EB69296" w14:textId="77777777" w:rsidTr="00862831">
        <w:trPr>
          <w:trHeight w:val="397"/>
        </w:trPr>
        <w:tc>
          <w:tcPr>
            <w:tcW w:w="4219" w:type="dxa"/>
            <w:vAlign w:val="bottom"/>
          </w:tcPr>
          <w:p w14:paraId="14F63725" w14:textId="77777777" w:rsidR="0038456D" w:rsidRPr="00253F9E" w:rsidRDefault="0038456D" w:rsidP="00862831">
            <w:pPr>
              <w:pStyle w:val="StandardabsatzListe"/>
              <w:spacing w:before="0" w:line="288" w:lineRule="auto"/>
              <w:jc w:val="left"/>
            </w:pPr>
            <w:r w:rsidRPr="00253F9E">
              <w:t>Telefon:</w:t>
            </w:r>
          </w:p>
        </w:tc>
        <w:tc>
          <w:tcPr>
            <w:tcW w:w="5429" w:type="dxa"/>
            <w:gridSpan w:val="2"/>
            <w:shd w:val="clear" w:color="auto" w:fill="EAEAEA"/>
            <w:vAlign w:val="bottom"/>
          </w:tcPr>
          <w:p w14:paraId="44AE5318" w14:textId="77777777" w:rsidR="0038456D" w:rsidRPr="00253F9E" w:rsidRDefault="0038456D" w:rsidP="00862831">
            <w:pPr>
              <w:tabs>
                <w:tab w:val="left" w:pos="2835"/>
                <w:tab w:val="left" w:pos="5103"/>
              </w:tabs>
              <w:jc w:val="left"/>
            </w:pPr>
          </w:p>
        </w:tc>
      </w:tr>
      <w:tr w:rsidR="0038456D" w:rsidRPr="00253F9E" w14:paraId="39DCB07B" w14:textId="77777777" w:rsidTr="00862831">
        <w:trPr>
          <w:trHeight w:val="397"/>
        </w:trPr>
        <w:tc>
          <w:tcPr>
            <w:tcW w:w="4219" w:type="dxa"/>
            <w:tcBorders>
              <w:bottom w:val="dotted" w:sz="4" w:space="0" w:color="auto"/>
            </w:tcBorders>
            <w:vAlign w:val="bottom"/>
          </w:tcPr>
          <w:p w14:paraId="6D2280A5" w14:textId="77777777" w:rsidR="0038456D" w:rsidRPr="00253F9E" w:rsidRDefault="0038456D" w:rsidP="00862831">
            <w:pPr>
              <w:pStyle w:val="StandardabsatzListe"/>
              <w:spacing w:before="0" w:line="288" w:lineRule="auto"/>
              <w:jc w:val="left"/>
            </w:pPr>
            <w:r w:rsidRPr="00253F9E">
              <w:t>E-Mail:</w:t>
            </w:r>
          </w:p>
        </w:tc>
        <w:tc>
          <w:tcPr>
            <w:tcW w:w="5429" w:type="dxa"/>
            <w:gridSpan w:val="2"/>
            <w:tcBorders>
              <w:bottom w:val="dotted" w:sz="4" w:space="0" w:color="auto"/>
            </w:tcBorders>
            <w:shd w:val="clear" w:color="auto" w:fill="EAEAEA"/>
            <w:vAlign w:val="bottom"/>
          </w:tcPr>
          <w:p w14:paraId="5FAE3965" w14:textId="77777777" w:rsidR="0038456D" w:rsidRPr="00253F9E" w:rsidRDefault="0038456D" w:rsidP="00862831">
            <w:pPr>
              <w:tabs>
                <w:tab w:val="left" w:pos="2835"/>
                <w:tab w:val="left" w:pos="5103"/>
              </w:tabs>
              <w:jc w:val="left"/>
            </w:pPr>
          </w:p>
        </w:tc>
      </w:tr>
      <w:tr w:rsidR="0038456D" w:rsidRPr="00253F9E" w14:paraId="671A906A" w14:textId="77777777" w:rsidTr="0086283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421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626B41E3" w14:textId="77777777" w:rsidR="0038456D" w:rsidRPr="00253F9E" w:rsidRDefault="0038456D" w:rsidP="00862831">
            <w:pPr>
              <w:jc w:val="left"/>
            </w:pPr>
            <w:r w:rsidRPr="00253F9E">
              <w:t>Warum ist dieses Projekt vergleichbar?</w:t>
            </w:r>
          </w:p>
        </w:tc>
        <w:tc>
          <w:tcPr>
            <w:tcW w:w="5429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EAEAEA"/>
            <w:vAlign w:val="bottom"/>
          </w:tcPr>
          <w:p w14:paraId="47CB8E30" w14:textId="77777777" w:rsidR="0038456D" w:rsidRPr="00253F9E" w:rsidRDefault="0038456D" w:rsidP="00862831">
            <w:pPr>
              <w:jc w:val="left"/>
            </w:pPr>
          </w:p>
        </w:tc>
      </w:tr>
    </w:tbl>
    <w:p w14:paraId="5BEE73D7" w14:textId="233BA6DF" w:rsidR="003E475B" w:rsidRPr="00DE795C" w:rsidRDefault="008A2C5C" w:rsidP="003E475B">
      <w:pPr>
        <w:pStyle w:val="berschrift3"/>
      </w:pPr>
      <w:r w:rsidRPr="008A2C5C">
        <w:br w:type="page"/>
      </w:r>
      <w:r w:rsidR="00DE795C">
        <w:lastRenderedPageBreak/>
        <w:t>Schlüsselperson B: Sachverständiger / Gutachter</w:t>
      </w:r>
    </w:p>
    <w:tbl>
      <w:tblPr>
        <w:tblW w:w="96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3"/>
        <w:gridCol w:w="1702"/>
        <w:gridCol w:w="1702"/>
        <w:gridCol w:w="1700"/>
        <w:gridCol w:w="1135"/>
        <w:gridCol w:w="1318"/>
      </w:tblGrid>
      <w:tr w:rsidR="00D65325" w14:paraId="6E56BD11" w14:textId="77777777" w:rsidTr="0080463E">
        <w:trPr>
          <w:trHeight w:val="397"/>
        </w:trPr>
        <w:tc>
          <w:tcPr>
            <w:tcW w:w="205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59F9527" w14:textId="77777777" w:rsidR="00D65325" w:rsidRDefault="00D65325" w:rsidP="00313A4A">
            <w:pPr>
              <w:jc w:val="left"/>
            </w:pPr>
            <w:r>
              <w:t>Name:</w:t>
            </w:r>
          </w:p>
        </w:tc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bottom"/>
          </w:tcPr>
          <w:p w14:paraId="7629B15C" w14:textId="77777777" w:rsidR="00D65325" w:rsidRDefault="00D65325" w:rsidP="00313A4A">
            <w:pPr>
              <w:jc w:val="left"/>
            </w:pPr>
          </w:p>
        </w:tc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38861F77" w14:textId="77777777" w:rsidR="00D65325" w:rsidRDefault="00D65325" w:rsidP="00313A4A">
            <w:pPr>
              <w:jc w:val="left"/>
            </w:pPr>
            <w:r>
              <w:t>Vorname:</w:t>
            </w:r>
          </w:p>
        </w:tc>
        <w:tc>
          <w:tcPr>
            <w:tcW w:w="1700" w:type="dxa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bottom"/>
          </w:tcPr>
          <w:p w14:paraId="0C71FA9D" w14:textId="77777777" w:rsidR="00D65325" w:rsidRDefault="00D65325" w:rsidP="00313A4A">
            <w:pPr>
              <w:jc w:val="left"/>
            </w:pPr>
          </w:p>
        </w:tc>
        <w:tc>
          <w:tcPr>
            <w:tcW w:w="113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BA81F79" w14:textId="77777777" w:rsidR="00D65325" w:rsidRDefault="00D65325" w:rsidP="00313A4A">
            <w:pPr>
              <w:jc w:val="left"/>
            </w:pPr>
            <w:r>
              <w:t>Jahrgang:</w:t>
            </w:r>
          </w:p>
        </w:tc>
        <w:tc>
          <w:tcPr>
            <w:tcW w:w="1318" w:type="dxa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bottom"/>
          </w:tcPr>
          <w:p w14:paraId="4BCC0E8B" w14:textId="77777777" w:rsidR="00D65325" w:rsidRDefault="00D65325" w:rsidP="00313A4A">
            <w:pPr>
              <w:jc w:val="left"/>
            </w:pPr>
          </w:p>
        </w:tc>
      </w:tr>
      <w:tr w:rsidR="00D65325" w14:paraId="18DFD6E7" w14:textId="77777777" w:rsidTr="0080463E">
        <w:trPr>
          <w:trHeight w:val="397"/>
        </w:trPr>
        <w:tc>
          <w:tcPr>
            <w:tcW w:w="205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0A01576" w14:textId="77777777" w:rsidR="00D65325" w:rsidRDefault="00D65325" w:rsidP="00313A4A">
            <w:pPr>
              <w:jc w:val="left"/>
            </w:pPr>
            <w:r>
              <w:t>Firma:</w:t>
            </w:r>
          </w:p>
        </w:tc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bottom"/>
          </w:tcPr>
          <w:p w14:paraId="68641313" w14:textId="77777777" w:rsidR="00D65325" w:rsidRDefault="00D65325" w:rsidP="00313A4A">
            <w:pPr>
              <w:jc w:val="left"/>
            </w:pPr>
          </w:p>
        </w:tc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23CBD7B" w14:textId="77777777" w:rsidR="00D65325" w:rsidRDefault="00D65325" w:rsidP="00313A4A">
            <w:pPr>
              <w:jc w:val="left"/>
            </w:pPr>
            <w:r>
              <w:t>Funktion:</w:t>
            </w:r>
          </w:p>
        </w:tc>
        <w:tc>
          <w:tcPr>
            <w:tcW w:w="4153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bottom"/>
          </w:tcPr>
          <w:p w14:paraId="4F3E0202" w14:textId="77777777" w:rsidR="00D65325" w:rsidRDefault="00D65325" w:rsidP="00313A4A">
            <w:pPr>
              <w:jc w:val="left"/>
            </w:pPr>
          </w:p>
        </w:tc>
      </w:tr>
      <w:tr w:rsidR="00D65325" w14:paraId="45928042" w14:textId="77777777" w:rsidTr="0080463E">
        <w:trPr>
          <w:trHeight w:val="397"/>
        </w:trPr>
        <w:tc>
          <w:tcPr>
            <w:tcW w:w="205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E441D07" w14:textId="77777777" w:rsidR="00D65325" w:rsidRDefault="00D65325" w:rsidP="00313A4A">
            <w:pPr>
              <w:jc w:val="left"/>
            </w:pPr>
            <w:r>
              <w:t>Grundausbildung:</w:t>
            </w:r>
          </w:p>
        </w:tc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bottom"/>
          </w:tcPr>
          <w:p w14:paraId="761A8FD3" w14:textId="77777777" w:rsidR="00D65325" w:rsidRDefault="00D65325" w:rsidP="00313A4A">
            <w:pPr>
              <w:jc w:val="left"/>
            </w:pPr>
          </w:p>
        </w:tc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740C7C46" w14:textId="77777777" w:rsidR="00D65325" w:rsidRDefault="00D65325" w:rsidP="00313A4A">
            <w:pPr>
              <w:jc w:val="left"/>
            </w:pPr>
            <w:r>
              <w:t>Diplom / Jahr:</w:t>
            </w:r>
          </w:p>
        </w:tc>
        <w:tc>
          <w:tcPr>
            <w:tcW w:w="4153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bottom"/>
          </w:tcPr>
          <w:p w14:paraId="1E08758E" w14:textId="77777777" w:rsidR="00D65325" w:rsidRDefault="00D65325" w:rsidP="00313A4A">
            <w:pPr>
              <w:jc w:val="left"/>
            </w:pPr>
          </w:p>
        </w:tc>
      </w:tr>
      <w:tr w:rsidR="00D65325" w14:paraId="12533295" w14:textId="77777777" w:rsidTr="0080463E">
        <w:trPr>
          <w:trHeight w:val="397"/>
        </w:trPr>
        <w:tc>
          <w:tcPr>
            <w:tcW w:w="205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04F3C3F" w14:textId="77777777" w:rsidR="00D65325" w:rsidRDefault="00D65325" w:rsidP="00313A4A">
            <w:pPr>
              <w:jc w:val="left"/>
            </w:pPr>
            <w:r>
              <w:t>Zusatzausbildungen:</w:t>
            </w:r>
          </w:p>
        </w:tc>
        <w:tc>
          <w:tcPr>
            <w:tcW w:w="5104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bottom"/>
          </w:tcPr>
          <w:p w14:paraId="1AC6EF51" w14:textId="77777777" w:rsidR="00D65325" w:rsidRDefault="00D65325" w:rsidP="00313A4A">
            <w:pPr>
              <w:jc w:val="left"/>
            </w:pPr>
          </w:p>
        </w:tc>
        <w:tc>
          <w:tcPr>
            <w:tcW w:w="1135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CD7B344" w14:textId="77777777" w:rsidR="00D65325" w:rsidRDefault="00D65325" w:rsidP="00313A4A">
            <w:pPr>
              <w:jc w:val="left"/>
            </w:pPr>
            <w:r>
              <w:t>Jahr(e):</w:t>
            </w:r>
          </w:p>
        </w:tc>
        <w:tc>
          <w:tcPr>
            <w:tcW w:w="1318" w:type="dxa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bottom"/>
          </w:tcPr>
          <w:p w14:paraId="5A05246C" w14:textId="77777777" w:rsidR="00D65325" w:rsidRDefault="00D65325" w:rsidP="00313A4A">
            <w:pPr>
              <w:jc w:val="left"/>
            </w:pPr>
          </w:p>
        </w:tc>
      </w:tr>
      <w:tr w:rsidR="00D65325" w14:paraId="1E36D5BF" w14:textId="77777777" w:rsidTr="0080463E">
        <w:trPr>
          <w:trHeight w:val="397"/>
        </w:trPr>
        <w:tc>
          <w:tcPr>
            <w:tcW w:w="205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CC82E76" w14:textId="77777777" w:rsidR="00D65325" w:rsidRDefault="00D65325" w:rsidP="00313A4A">
            <w:pPr>
              <w:jc w:val="left"/>
            </w:pPr>
            <w:r>
              <w:t>Im Beruf seit:</w:t>
            </w:r>
          </w:p>
        </w:tc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bottom"/>
          </w:tcPr>
          <w:p w14:paraId="46AB1E69" w14:textId="77777777" w:rsidR="00D65325" w:rsidRDefault="00D65325" w:rsidP="00313A4A">
            <w:pPr>
              <w:jc w:val="left"/>
            </w:pPr>
          </w:p>
        </w:tc>
        <w:tc>
          <w:tcPr>
            <w:tcW w:w="1702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2DBA8F2B" w14:textId="77777777" w:rsidR="00D65325" w:rsidRDefault="00D65325" w:rsidP="00313A4A">
            <w:pPr>
              <w:jc w:val="left"/>
            </w:pPr>
            <w:r>
              <w:t>In der Firma seit:</w:t>
            </w:r>
          </w:p>
        </w:tc>
        <w:tc>
          <w:tcPr>
            <w:tcW w:w="4153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bottom"/>
          </w:tcPr>
          <w:p w14:paraId="6913231C" w14:textId="77777777" w:rsidR="00D65325" w:rsidRDefault="00D65325" w:rsidP="00313A4A">
            <w:pPr>
              <w:jc w:val="left"/>
            </w:pPr>
          </w:p>
        </w:tc>
      </w:tr>
      <w:tr w:rsidR="004F0AB0" w14:paraId="437781F2" w14:textId="77777777" w:rsidTr="00D91C75">
        <w:trPr>
          <w:trHeight w:val="397"/>
        </w:trPr>
        <w:tc>
          <w:tcPr>
            <w:tcW w:w="205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E9CB351" w14:textId="08BB9D09" w:rsidR="004F0AB0" w:rsidRDefault="00CB625F" w:rsidP="00CB625F">
            <w:pPr>
              <w:jc w:val="left"/>
            </w:pPr>
            <w:r>
              <w:t>Deutschkennt</w:t>
            </w:r>
            <w:r w:rsidR="004F0AB0">
              <w:t>nisse:</w:t>
            </w:r>
          </w:p>
        </w:tc>
        <w:tc>
          <w:tcPr>
            <w:tcW w:w="7557" w:type="dxa"/>
            <w:gridSpan w:val="5"/>
            <w:tcBorders>
              <w:top w:val="dotted" w:sz="4" w:space="0" w:color="auto"/>
              <w:bottom w:val="dotted" w:sz="4" w:space="0" w:color="auto"/>
            </w:tcBorders>
            <w:shd w:val="clear" w:color="auto" w:fill="E6E6E6"/>
            <w:vAlign w:val="bottom"/>
          </w:tcPr>
          <w:p w14:paraId="0C9822B0" w14:textId="77777777" w:rsidR="004F0AB0" w:rsidRDefault="004F0AB0" w:rsidP="00D91C75">
            <w:pPr>
              <w:jc w:val="left"/>
            </w:pPr>
          </w:p>
        </w:tc>
      </w:tr>
    </w:tbl>
    <w:tbl>
      <w:tblPr>
        <w:tblStyle w:val="Tabellenraster"/>
        <w:tblW w:w="9648" w:type="dxa"/>
        <w:tblInd w:w="0" w:type="dxa"/>
        <w:tblBorders>
          <w:top w:val="dotted" w:sz="4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219"/>
        <w:gridCol w:w="3969"/>
        <w:gridCol w:w="1460"/>
      </w:tblGrid>
      <w:tr w:rsidR="0038456D" w:rsidRPr="00253F9E" w14:paraId="41055272" w14:textId="77777777" w:rsidTr="008628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4219" w:type="dxa"/>
            <w:shd w:val="clear" w:color="auto" w:fill="auto"/>
            <w:vAlign w:val="bottom"/>
          </w:tcPr>
          <w:p w14:paraId="2CE19D37" w14:textId="77777777" w:rsidR="0038456D" w:rsidRPr="00253F9E" w:rsidRDefault="0038456D" w:rsidP="00862831">
            <w:pPr>
              <w:jc w:val="left"/>
            </w:pPr>
            <w:r w:rsidRPr="00253F9E">
              <w:lastRenderedPageBreak/>
              <w:t>Projekttitel:</w:t>
            </w:r>
          </w:p>
        </w:tc>
        <w:tc>
          <w:tcPr>
            <w:tcW w:w="3969" w:type="dxa"/>
            <w:shd w:val="clear" w:color="auto" w:fill="EAEAEA"/>
            <w:vAlign w:val="bottom"/>
          </w:tcPr>
          <w:p w14:paraId="665921B7" w14:textId="78427676" w:rsidR="0038456D" w:rsidRPr="00253F9E" w:rsidRDefault="0038456D" w:rsidP="00862831">
            <w:pPr>
              <w:jc w:val="left"/>
            </w:pPr>
          </w:p>
        </w:tc>
        <w:tc>
          <w:tcPr>
            <w:tcW w:w="1460" w:type="dxa"/>
            <w:shd w:val="clear" w:color="auto" w:fill="EAEAEA"/>
            <w:vAlign w:val="bottom"/>
          </w:tcPr>
          <w:p w14:paraId="046F686A" w14:textId="77777777" w:rsidR="0038456D" w:rsidRPr="00253F9E" w:rsidRDefault="0038456D" w:rsidP="00862831">
            <w:pPr>
              <w:jc w:val="left"/>
            </w:pPr>
            <w:r>
              <w:t>1 von 2</w:t>
            </w:r>
          </w:p>
        </w:tc>
      </w:tr>
      <w:tr w:rsidR="0038456D" w:rsidRPr="00253F9E" w14:paraId="5FE29251" w14:textId="77777777" w:rsidTr="00862831">
        <w:trPr>
          <w:trHeight w:val="1409"/>
        </w:trPr>
        <w:tc>
          <w:tcPr>
            <w:tcW w:w="4219" w:type="dxa"/>
          </w:tcPr>
          <w:p w14:paraId="0438B224" w14:textId="77777777" w:rsidR="0038456D" w:rsidRPr="00253F9E" w:rsidRDefault="0038456D" w:rsidP="00862831">
            <w:r w:rsidRPr="00253F9E">
              <w:t>Projekt Kurzbeschreibung:</w:t>
            </w:r>
          </w:p>
        </w:tc>
        <w:tc>
          <w:tcPr>
            <w:tcW w:w="5429" w:type="dxa"/>
            <w:gridSpan w:val="2"/>
            <w:shd w:val="clear" w:color="auto" w:fill="EAEAEA"/>
          </w:tcPr>
          <w:p w14:paraId="0E16B093" w14:textId="77777777" w:rsidR="0038456D" w:rsidRPr="00253F9E" w:rsidRDefault="0038456D" w:rsidP="00862831"/>
          <w:p w14:paraId="1780B24C" w14:textId="77777777" w:rsidR="0038456D" w:rsidRPr="00253F9E" w:rsidRDefault="0038456D" w:rsidP="00862831"/>
          <w:p w14:paraId="3F44DE9B" w14:textId="77777777" w:rsidR="0038456D" w:rsidRPr="00253F9E" w:rsidRDefault="0038456D" w:rsidP="00862831"/>
          <w:p w14:paraId="501CC7B5" w14:textId="77777777" w:rsidR="0038456D" w:rsidRPr="00253F9E" w:rsidRDefault="0038456D" w:rsidP="00862831"/>
          <w:p w14:paraId="7B265E11" w14:textId="77777777" w:rsidR="0038456D" w:rsidRPr="00253F9E" w:rsidRDefault="0038456D" w:rsidP="00862831"/>
          <w:p w14:paraId="09F3A0EC" w14:textId="77777777" w:rsidR="0038456D" w:rsidRPr="00253F9E" w:rsidRDefault="0038456D" w:rsidP="00862831"/>
          <w:p w14:paraId="62714331" w14:textId="77777777" w:rsidR="0038456D" w:rsidRPr="00253F9E" w:rsidRDefault="0038456D" w:rsidP="00862831"/>
          <w:p w14:paraId="2E2B9741" w14:textId="77777777" w:rsidR="0038456D" w:rsidRPr="00253F9E" w:rsidRDefault="0038456D" w:rsidP="00862831"/>
          <w:p w14:paraId="59565408" w14:textId="77777777" w:rsidR="0038456D" w:rsidRPr="00253F9E" w:rsidRDefault="0038456D" w:rsidP="00862831"/>
        </w:tc>
      </w:tr>
      <w:tr w:rsidR="0038456D" w:rsidRPr="00253F9E" w14:paraId="3D5EDB97" w14:textId="77777777" w:rsidTr="00862831">
        <w:trPr>
          <w:trHeight w:val="397"/>
        </w:trPr>
        <w:tc>
          <w:tcPr>
            <w:tcW w:w="4219" w:type="dxa"/>
            <w:vAlign w:val="bottom"/>
          </w:tcPr>
          <w:p w14:paraId="12141E59" w14:textId="77777777" w:rsidR="0038456D" w:rsidRPr="00253F9E" w:rsidRDefault="0038456D" w:rsidP="00862831">
            <w:pPr>
              <w:jc w:val="left"/>
            </w:pPr>
            <w:r w:rsidRPr="00253F9E">
              <w:t>Auftraggeber:</w:t>
            </w:r>
          </w:p>
        </w:tc>
        <w:tc>
          <w:tcPr>
            <w:tcW w:w="5429" w:type="dxa"/>
            <w:gridSpan w:val="2"/>
            <w:shd w:val="clear" w:color="auto" w:fill="EAEAEA"/>
            <w:vAlign w:val="bottom"/>
          </w:tcPr>
          <w:p w14:paraId="28DCE58B" w14:textId="77777777" w:rsidR="0038456D" w:rsidRPr="00253F9E" w:rsidRDefault="0038456D" w:rsidP="00862831">
            <w:pPr>
              <w:jc w:val="left"/>
            </w:pPr>
          </w:p>
        </w:tc>
      </w:tr>
      <w:tr w:rsidR="0038456D" w:rsidRPr="00253F9E" w14:paraId="1E7D1E38" w14:textId="77777777" w:rsidTr="00862831">
        <w:trPr>
          <w:trHeight w:val="397"/>
        </w:trPr>
        <w:tc>
          <w:tcPr>
            <w:tcW w:w="4219" w:type="dxa"/>
            <w:vAlign w:val="bottom"/>
          </w:tcPr>
          <w:p w14:paraId="7B1AFE61" w14:textId="77777777" w:rsidR="0038456D" w:rsidRPr="00253F9E" w:rsidRDefault="0038456D" w:rsidP="00862831">
            <w:pPr>
              <w:jc w:val="left"/>
            </w:pPr>
            <w:r w:rsidRPr="00253F9E">
              <w:t>Realisierungszeitraum:</w:t>
            </w:r>
          </w:p>
        </w:tc>
        <w:tc>
          <w:tcPr>
            <w:tcW w:w="5429" w:type="dxa"/>
            <w:gridSpan w:val="2"/>
            <w:shd w:val="clear" w:color="auto" w:fill="EAEAEA"/>
            <w:vAlign w:val="bottom"/>
          </w:tcPr>
          <w:p w14:paraId="559DB6DD" w14:textId="77777777" w:rsidR="0038456D" w:rsidRPr="00253F9E" w:rsidRDefault="0038456D" w:rsidP="00862831">
            <w:pPr>
              <w:jc w:val="left"/>
            </w:pPr>
          </w:p>
        </w:tc>
      </w:tr>
      <w:tr w:rsidR="0038456D" w:rsidRPr="00253F9E" w14:paraId="48798020" w14:textId="77777777" w:rsidTr="00862831">
        <w:trPr>
          <w:trHeight w:val="397"/>
        </w:trPr>
        <w:tc>
          <w:tcPr>
            <w:tcW w:w="4219" w:type="dxa"/>
            <w:vAlign w:val="bottom"/>
          </w:tcPr>
          <w:p w14:paraId="40FD0D54" w14:textId="77777777" w:rsidR="0038456D" w:rsidRPr="00253F9E" w:rsidRDefault="0038456D" w:rsidP="00862831">
            <w:pPr>
              <w:jc w:val="left"/>
            </w:pPr>
            <w:r w:rsidRPr="00253F9E">
              <w:t>Auftragssumme total (CHF):</w:t>
            </w:r>
          </w:p>
        </w:tc>
        <w:tc>
          <w:tcPr>
            <w:tcW w:w="5429" w:type="dxa"/>
            <w:gridSpan w:val="2"/>
            <w:shd w:val="clear" w:color="auto" w:fill="EAEAEA"/>
            <w:vAlign w:val="bottom"/>
          </w:tcPr>
          <w:p w14:paraId="46F53831" w14:textId="77777777" w:rsidR="0038456D" w:rsidRPr="00253F9E" w:rsidRDefault="0038456D" w:rsidP="00862831">
            <w:pPr>
              <w:jc w:val="left"/>
            </w:pPr>
          </w:p>
        </w:tc>
      </w:tr>
      <w:tr w:rsidR="0038456D" w:rsidRPr="00253F9E" w14:paraId="33654234" w14:textId="77777777" w:rsidTr="00862831">
        <w:trPr>
          <w:trHeight w:val="397"/>
        </w:trPr>
        <w:tc>
          <w:tcPr>
            <w:tcW w:w="4219" w:type="dxa"/>
            <w:vAlign w:val="bottom"/>
          </w:tcPr>
          <w:p w14:paraId="78351AAC" w14:textId="77777777" w:rsidR="0038456D" w:rsidRPr="00253F9E" w:rsidRDefault="0038456D" w:rsidP="00862831">
            <w:pPr>
              <w:tabs>
                <w:tab w:val="left" w:pos="2835"/>
                <w:tab w:val="left" w:pos="5103"/>
              </w:tabs>
            </w:pPr>
            <w:r w:rsidRPr="00253F9E">
              <w:t>Referenzperson des Auftraggebers:</w:t>
            </w:r>
          </w:p>
        </w:tc>
        <w:tc>
          <w:tcPr>
            <w:tcW w:w="5429" w:type="dxa"/>
            <w:gridSpan w:val="2"/>
            <w:shd w:val="clear" w:color="auto" w:fill="auto"/>
            <w:vAlign w:val="bottom"/>
          </w:tcPr>
          <w:p w14:paraId="284D2A87" w14:textId="77777777" w:rsidR="0038456D" w:rsidRPr="00253F9E" w:rsidRDefault="0038456D" w:rsidP="00862831">
            <w:pPr>
              <w:tabs>
                <w:tab w:val="left" w:pos="2835"/>
                <w:tab w:val="left" w:pos="5103"/>
              </w:tabs>
            </w:pPr>
          </w:p>
        </w:tc>
      </w:tr>
      <w:tr w:rsidR="0038456D" w:rsidRPr="00253F9E" w14:paraId="2908060D" w14:textId="77777777" w:rsidTr="00862831">
        <w:trPr>
          <w:trHeight w:val="397"/>
        </w:trPr>
        <w:tc>
          <w:tcPr>
            <w:tcW w:w="4219" w:type="dxa"/>
            <w:vAlign w:val="bottom"/>
          </w:tcPr>
          <w:p w14:paraId="4EA99177" w14:textId="77777777" w:rsidR="0038456D" w:rsidRPr="00253F9E" w:rsidRDefault="0038456D" w:rsidP="00862831">
            <w:pPr>
              <w:pStyle w:val="StandardabsatzListe"/>
              <w:spacing w:before="0" w:line="288" w:lineRule="auto"/>
              <w:jc w:val="left"/>
            </w:pPr>
            <w:r w:rsidRPr="00253F9E">
              <w:t>Name, Funktion:</w:t>
            </w:r>
          </w:p>
        </w:tc>
        <w:tc>
          <w:tcPr>
            <w:tcW w:w="5429" w:type="dxa"/>
            <w:gridSpan w:val="2"/>
            <w:shd w:val="clear" w:color="auto" w:fill="EAEAEA"/>
            <w:vAlign w:val="bottom"/>
          </w:tcPr>
          <w:p w14:paraId="5A3E747F" w14:textId="77777777" w:rsidR="0038456D" w:rsidRPr="00253F9E" w:rsidRDefault="0038456D" w:rsidP="00862831">
            <w:pPr>
              <w:tabs>
                <w:tab w:val="left" w:pos="2835"/>
                <w:tab w:val="left" w:pos="5103"/>
              </w:tabs>
              <w:jc w:val="left"/>
            </w:pPr>
          </w:p>
        </w:tc>
      </w:tr>
      <w:tr w:rsidR="0038456D" w:rsidRPr="00253F9E" w14:paraId="105AF9B0" w14:textId="77777777" w:rsidTr="00862831">
        <w:trPr>
          <w:trHeight w:val="397"/>
        </w:trPr>
        <w:tc>
          <w:tcPr>
            <w:tcW w:w="4219" w:type="dxa"/>
            <w:vAlign w:val="bottom"/>
          </w:tcPr>
          <w:p w14:paraId="33DCF95D" w14:textId="77777777" w:rsidR="0038456D" w:rsidRPr="00253F9E" w:rsidRDefault="0038456D" w:rsidP="00862831">
            <w:pPr>
              <w:pStyle w:val="StandardabsatzListe"/>
              <w:spacing w:before="0" w:line="288" w:lineRule="auto"/>
              <w:jc w:val="left"/>
            </w:pPr>
            <w:r w:rsidRPr="00253F9E">
              <w:t>Telefon:</w:t>
            </w:r>
          </w:p>
        </w:tc>
        <w:tc>
          <w:tcPr>
            <w:tcW w:w="5429" w:type="dxa"/>
            <w:gridSpan w:val="2"/>
            <w:shd w:val="clear" w:color="auto" w:fill="EAEAEA"/>
            <w:vAlign w:val="bottom"/>
          </w:tcPr>
          <w:p w14:paraId="3F573A0E" w14:textId="77777777" w:rsidR="0038456D" w:rsidRPr="00253F9E" w:rsidRDefault="0038456D" w:rsidP="00862831">
            <w:pPr>
              <w:tabs>
                <w:tab w:val="left" w:pos="2835"/>
                <w:tab w:val="left" w:pos="5103"/>
              </w:tabs>
              <w:jc w:val="left"/>
            </w:pPr>
          </w:p>
        </w:tc>
      </w:tr>
      <w:tr w:rsidR="0038456D" w:rsidRPr="00253F9E" w14:paraId="006D7DD1" w14:textId="77777777" w:rsidTr="00862831">
        <w:trPr>
          <w:trHeight w:val="397"/>
        </w:trPr>
        <w:tc>
          <w:tcPr>
            <w:tcW w:w="4219" w:type="dxa"/>
            <w:tcBorders>
              <w:bottom w:val="dotted" w:sz="4" w:space="0" w:color="auto"/>
            </w:tcBorders>
            <w:vAlign w:val="bottom"/>
          </w:tcPr>
          <w:p w14:paraId="0D299D2C" w14:textId="77777777" w:rsidR="0038456D" w:rsidRPr="00253F9E" w:rsidRDefault="0038456D" w:rsidP="00862831">
            <w:pPr>
              <w:pStyle w:val="StandardabsatzListe"/>
              <w:spacing w:before="0" w:line="288" w:lineRule="auto"/>
              <w:jc w:val="left"/>
            </w:pPr>
            <w:r w:rsidRPr="00253F9E">
              <w:t>E-Mail:</w:t>
            </w:r>
          </w:p>
        </w:tc>
        <w:tc>
          <w:tcPr>
            <w:tcW w:w="5429" w:type="dxa"/>
            <w:gridSpan w:val="2"/>
            <w:tcBorders>
              <w:bottom w:val="dotted" w:sz="4" w:space="0" w:color="auto"/>
            </w:tcBorders>
            <w:shd w:val="clear" w:color="auto" w:fill="EAEAEA"/>
            <w:vAlign w:val="bottom"/>
          </w:tcPr>
          <w:p w14:paraId="107F585C" w14:textId="77777777" w:rsidR="0038456D" w:rsidRPr="00253F9E" w:rsidRDefault="0038456D" w:rsidP="00862831">
            <w:pPr>
              <w:tabs>
                <w:tab w:val="left" w:pos="2835"/>
                <w:tab w:val="left" w:pos="5103"/>
              </w:tabs>
              <w:jc w:val="left"/>
            </w:pPr>
          </w:p>
        </w:tc>
      </w:tr>
      <w:tr w:rsidR="0038456D" w:rsidRPr="00253F9E" w14:paraId="05AF87B9" w14:textId="77777777" w:rsidTr="00862831">
        <w:trPr>
          <w:trHeight w:val="397"/>
        </w:trPr>
        <w:tc>
          <w:tcPr>
            <w:tcW w:w="421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03807DD7" w14:textId="77777777" w:rsidR="0038456D" w:rsidRPr="00253F9E" w:rsidRDefault="0038456D" w:rsidP="00862831">
            <w:pPr>
              <w:jc w:val="left"/>
            </w:pPr>
            <w:r w:rsidRPr="00253F9E">
              <w:t>Warum ist dieses Projekt vergleichbar?</w:t>
            </w:r>
          </w:p>
        </w:tc>
        <w:tc>
          <w:tcPr>
            <w:tcW w:w="5429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EAEAEA"/>
            <w:vAlign w:val="bottom"/>
          </w:tcPr>
          <w:p w14:paraId="73685C72" w14:textId="77777777" w:rsidR="0038456D" w:rsidRPr="00253F9E" w:rsidRDefault="0038456D" w:rsidP="00862831">
            <w:pPr>
              <w:jc w:val="left"/>
            </w:pPr>
          </w:p>
        </w:tc>
      </w:tr>
      <w:tr w:rsidR="0038456D" w:rsidRPr="00253F9E" w14:paraId="334885EA" w14:textId="77777777" w:rsidTr="00862831">
        <w:trPr>
          <w:trHeight w:val="397"/>
        </w:trPr>
        <w:tc>
          <w:tcPr>
            <w:tcW w:w="4219" w:type="dxa"/>
            <w:shd w:val="clear" w:color="auto" w:fill="auto"/>
            <w:vAlign w:val="bottom"/>
          </w:tcPr>
          <w:p w14:paraId="6C25FFA4" w14:textId="77777777" w:rsidR="0038456D" w:rsidRPr="00253F9E" w:rsidRDefault="0038456D" w:rsidP="00862831">
            <w:pPr>
              <w:jc w:val="left"/>
            </w:pPr>
            <w:r w:rsidRPr="00253F9E">
              <w:t>Projekttitel:</w:t>
            </w:r>
          </w:p>
        </w:tc>
        <w:tc>
          <w:tcPr>
            <w:tcW w:w="3969" w:type="dxa"/>
            <w:shd w:val="clear" w:color="auto" w:fill="EAEAEA"/>
            <w:vAlign w:val="bottom"/>
          </w:tcPr>
          <w:p w14:paraId="08CD2912" w14:textId="633EB8C0" w:rsidR="0038456D" w:rsidRPr="00253F9E" w:rsidRDefault="0038456D" w:rsidP="00862831">
            <w:pPr>
              <w:jc w:val="left"/>
            </w:pPr>
          </w:p>
        </w:tc>
        <w:tc>
          <w:tcPr>
            <w:tcW w:w="1460" w:type="dxa"/>
            <w:shd w:val="clear" w:color="auto" w:fill="EAEAEA"/>
            <w:vAlign w:val="bottom"/>
          </w:tcPr>
          <w:p w14:paraId="41AD5FFF" w14:textId="0BCD2C85" w:rsidR="0038456D" w:rsidRPr="00253F9E" w:rsidRDefault="0038456D" w:rsidP="00862831">
            <w:pPr>
              <w:jc w:val="left"/>
            </w:pPr>
            <w:r>
              <w:t>2 von 2</w:t>
            </w:r>
          </w:p>
        </w:tc>
      </w:tr>
      <w:tr w:rsidR="0038456D" w:rsidRPr="00253F9E" w14:paraId="02CA0542" w14:textId="77777777" w:rsidTr="00862831">
        <w:trPr>
          <w:trHeight w:val="1409"/>
        </w:trPr>
        <w:tc>
          <w:tcPr>
            <w:tcW w:w="4219" w:type="dxa"/>
          </w:tcPr>
          <w:p w14:paraId="00463868" w14:textId="77777777" w:rsidR="0038456D" w:rsidRPr="00253F9E" w:rsidRDefault="0038456D" w:rsidP="00862831">
            <w:r w:rsidRPr="00253F9E">
              <w:t>Projekt Kurzbeschreibung:</w:t>
            </w:r>
          </w:p>
        </w:tc>
        <w:tc>
          <w:tcPr>
            <w:tcW w:w="5429" w:type="dxa"/>
            <w:gridSpan w:val="2"/>
            <w:shd w:val="clear" w:color="auto" w:fill="EAEAEA"/>
          </w:tcPr>
          <w:p w14:paraId="20EE8B75" w14:textId="77777777" w:rsidR="0038456D" w:rsidRPr="00253F9E" w:rsidRDefault="0038456D" w:rsidP="00862831"/>
          <w:p w14:paraId="7A68B848" w14:textId="77777777" w:rsidR="0038456D" w:rsidRPr="00253F9E" w:rsidRDefault="0038456D" w:rsidP="00862831"/>
          <w:p w14:paraId="1E7293E6" w14:textId="77777777" w:rsidR="0038456D" w:rsidRPr="00253F9E" w:rsidRDefault="0038456D" w:rsidP="00862831"/>
          <w:p w14:paraId="2CA0AE34" w14:textId="77777777" w:rsidR="0038456D" w:rsidRPr="00253F9E" w:rsidRDefault="0038456D" w:rsidP="00862831"/>
          <w:p w14:paraId="2B47DDF4" w14:textId="77777777" w:rsidR="0038456D" w:rsidRPr="00253F9E" w:rsidRDefault="0038456D" w:rsidP="00862831"/>
          <w:p w14:paraId="7F1AA40A" w14:textId="77777777" w:rsidR="0038456D" w:rsidRPr="00253F9E" w:rsidRDefault="0038456D" w:rsidP="00862831"/>
          <w:p w14:paraId="3C1421FF" w14:textId="77777777" w:rsidR="0038456D" w:rsidRPr="00253F9E" w:rsidRDefault="0038456D" w:rsidP="00862831"/>
          <w:p w14:paraId="6B6911F8" w14:textId="77777777" w:rsidR="0038456D" w:rsidRPr="00253F9E" w:rsidRDefault="0038456D" w:rsidP="00862831"/>
          <w:p w14:paraId="38E34B3C" w14:textId="77777777" w:rsidR="0038456D" w:rsidRPr="00253F9E" w:rsidRDefault="0038456D" w:rsidP="00862831"/>
        </w:tc>
      </w:tr>
      <w:tr w:rsidR="0038456D" w:rsidRPr="00253F9E" w14:paraId="14FF6CBF" w14:textId="77777777" w:rsidTr="00862831">
        <w:trPr>
          <w:trHeight w:val="397"/>
        </w:trPr>
        <w:tc>
          <w:tcPr>
            <w:tcW w:w="4219" w:type="dxa"/>
            <w:vAlign w:val="bottom"/>
          </w:tcPr>
          <w:p w14:paraId="1B385AE5" w14:textId="77777777" w:rsidR="0038456D" w:rsidRPr="00253F9E" w:rsidRDefault="0038456D" w:rsidP="00862831">
            <w:pPr>
              <w:jc w:val="left"/>
            </w:pPr>
            <w:r w:rsidRPr="00253F9E">
              <w:t>Auftraggeber:</w:t>
            </w:r>
          </w:p>
        </w:tc>
        <w:tc>
          <w:tcPr>
            <w:tcW w:w="5429" w:type="dxa"/>
            <w:gridSpan w:val="2"/>
            <w:shd w:val="clear" w:color="auto" w:fill="EAEAEA"/>
            <w:vAlign w:val="bottom"/>
          </w:tcPr>
          <w:p w14:paraId="5C03B339" w14:textId="77777777" w:rsidR="0038456D" w:rsidRPr="00253F9E" w:rsidRDefault="0038456D" w:rsidP="00862831">
            <w:pPr>
              <w:jc w:val="left"/>
            </w:pPr>
          </w:p>
        </w:tc>
      </w:tr>
      <w:tr w:rsidR="0038456D" w:rsidRPr="00253F9E" w14:paraId="3458B894" w14:textId="77777777" w:rsidTr="00862831">
        <w:trPr>
          <w:trHeight w:val="397"/>
        </w:trPr>
        <w:tc>
          <w:tcPr>
            <w:tcW w:w="4219" w:type="dxa"/>
            <w:vAlign w:val="bottom"/>
          </w:tcPr>
          <w:p w14:paraId="25FBA977" w14:textId="77777777" w:rsidR="0038456D" w:rsidRPr="00253F9E" w:rsidRDefault="0038456D" w:rsidP="00862831">
            <w:pPr>
              <w:jc w:val="left"/>
            </w:pPr>
            <w:r w:rsidRPr="00253F9E">
              <w:t>Realisierungszeitraum:</w:t>
            </w:r>
          </w:p>
        </w:tc>
        <w:tc>
          <w:tcPr>
            <w:tcW w:w="5429" w:type="dxa"/>
            <w:gridSpan w:val="2"/>
            <w:shd w:val="clear" w:color="auto" w:fill="EAEAEA"/>
            <w:vAlign w:val="bottom"/>
          </w:tcPr>
          <w:p w14:paraId="42A0F80C" w14:textId="77777777" w:rsidR="0038456D" w:rsidRPr="00253F9E" w:rsidRDefault="0038456D" w:rsidP="00862831">
            <w:pPr>
              <w:jc w:val="left"/>
            </w:pPr>
          </w:p>
        </w:tc>
      </w:tr>
      <w:tr w:rsidR="0038456D" w:rsidRPr="00253F9E" w14:paraId="612E4B63" w14:textId="77777777" w:rsidTr="00862831">
        <w:trPr>
          <w:trHeight w:val="397"/>
        </w:trPr>
        <w:tc>
          <w:tcPr>
            <w:tcW w:w="4219" w:type="dxa"/>
            <w:vAlign w:val="bottom"/>
          </w:tcPr>
          <w:p w14:paraId="4AADE5E6" w14:textId="77777777" w:rsidR="0038456D" w:rsidRPr="00253F9E" w:rsidRDefault="0038456D" w:rsidP="00862831">
            <w:pPr>
              <w:jc w:val="left"/>
            </w:pPr>
            <w:r w:rsidRPr="00253F9E">
              <w:t>Auftragssumme total (CHF):</w:t>
            </w:r>
          </w:p>
        </w:tc>
        <w:tc>
          <w:tcPr>
            <w:tcW w:w="5429" w:type="dxa"/>
            <w:gridSpan w:val="2"/>
            <w:shd w:val="clear" w:color="auto" w:fill="EAEAEA"/>
            <w:vAlign w:val="bottom"/>
          </w:tcPr>
          <w:p w14:paraId="0C59841F" w14:textId="77777777" w:rsidR="0038456D" w:rsidRPr="00253F9E" w:rsidRDefault="0038456D" w:rsidP="00862831">
            <w:pPr>
              <w:jc w:val="left"/>
            </w:pPr>
          </w:p>
        </w:tc>
      </w:tr>
      <w:tr w:rsidR="0038456D" w:rsidRPr="00253F9E" w14:paraId="4871BFA4" w14:textId="77777777" w:rsidTr="00862831">
        <w:trPr>
          <w:trHeight w:val="397"/>
        </w:trPr>
        <w:tc>
          <w:tcPr>
            <w:tcW w:w="4219" w:type="dxa"/>
            <w:vAlign w:val="bottom"/>
          </w:tcPr>
          <w:p w14:paraId="480F02A9" w14:textId="77777777" w:rsidR="0038456D" w:rsidRPr="00253F9E" w:rsidRDefault="0038456D" w:rsidP="00862831">
            <w:pPr>
              <w:tabs>
                <w:tab w:val="left" w:pos="2835"/>
                <w:tab w:val="left" w:pos="5103"/>
              </w:tabs>
            </w:pPr>
            <w:r w:rsidRPr="00253F9E">
              <w:t>Referenzperson des Auftraggebers:</w:t>
            </w:r>
          </w:p>
        </w:tc>
        <w:tc>
          <w:tcPr>
            <w:tcW w:w="5429" w:type="dxa"/>
            <w:gridSpan w:val="2"/>
            <w:shd w:val="clear" w:color="auto" w:fill="auto"/>
            <w:vAlign w:val="bottom"/>
          </w:tcPr>
          <w:p w14:paraId="02E5E43E" w14:textId="77777777" w:rsidR="0038456D" w:rsidRPr="00253F9E" w:rsidRDefault="0038456D" w:rsidP="00862831">
            <w:pPr>
              <w:tabs>
                <w:tab w:val="left" w:pos="2835"/>
                <w:tab w:val="left" w:pos="5103"/>
              </w:tabs>
            </w:pPr>
          </w:p>
        </w:tc>
      </w:tr>
      <w:tr w:rsidR="0038456D" w:rsidRPr="00253F9E" w14:paraId="1DE00C39" w14:textId="77777777" w:rsidTr="00862831">
        <w:trPr>
          <w:trHeight w:val="397"/>
        </w:trPr>
        <w:tc>
          <w:tcPr>
            <w:tcW w:w="4219" w:type="dxa"/>
            <w:vAlign w:val="bottom"/>
          </w:tcPr>
          <w:p w14:paraId="4ED1DB5C" w14:textId="77777777" w:rsidR="0038456D" w:rsidRPr="00253F9E" w:rsidRDefault="0038456D" w:rsidP="00862831">
            <w:pPr>
              <w:pStyle w:val="StandardabsatzListe"/>
              <w:spacing w:before="0" w:line="288" w:lineRule="auto"/>
              <w:jc w:val="left"/>
            </w:pPr>
            <w:r w:rsidRPr="00253F9E">
              <w:t>Name, Funktion:</w:t>
            </w:r>
          </w:p>
        </w:tc>
        <w:tc>
          <w:tcPr>
            <w:tcW w:w="5429" w:type="dxa"/>
            <w:gridSpan w:val="2"/>
            <w:shd w:val="clear" w:color="auto" w:fill="EAEAEA"/>
            <w:vAlign w:val="bottom"/>
          </w:tcPr>
          <w:p w14:paraId="63D92EAA" w14:textId="77777777" w:rsidR="0038456D" w:rsidRPr="00253F9E" w:rsidRDefault="0038456D" w:rsidP="00862831">
            <w:pPr>
              <w:tabs>
                <w:tab w:val="left" w:pos="2835"/>
                <w:tab w:val="left" w:pos="5103"/>
              </w:tabs>
              <w:jc w:val="left"/>
            </w:pPr>
          </w:p>
        </w:tc>
      </w:tr>
      <w:tr w:rsidR="0038456D" w:rsidRPr="00253F9E" w14:paraId="7B96EAAF" w14:textId="77777777" w:rsidTr="00862831">
        <w:trPr>
          <w:trHeight w:val="397"/>
        </w:trPr>
        <w:tc>
          <w:tcPr>
            <w:tcW w:w="4219" w:type="dxa"/>
            <w:vAlign w:val="bottom"/>
          </w:tcPr>
          <w:p w14:paraId="37419FBA" w14:textId="77777777" w:rsidR="0038456D" w:rsidRPr="00253F9E" w:rsidRDefault="0038456D" w:rsidP="00862831">
            <w:pPr>
              <w:pStyle w:val="StandardabsatzListe"/>
              <w:spacing w:before="0" w:line="288" w:lineRule="auto"/>
              <w:jc w:val="left"/>
            </w:pPr>
            <w:r w:rsidRPr="00253F9E">
              <w:t>Telefon:</w:t>
            </w:r>
          </w:p>
        </w:tc>
        <w:tc>
          <w:tcPr>
            <w:tcW w:w="5429" w:type="dxa"/>
            <w:gridSpan w:val="2"/>
            <w:shd w:val="clear" w:color="auto" w:fill="EAEAEA"/>
            <w:vAlign w:val="bottom"/>
          </w:tcPr>
          <w:p w14:paraId="6B99852C" w14:textId="77777777" w:rsidR="0038456D" w:rsidRPr="00253F9E" w:rsidRDefault="0038456D" w:rsidP="00862831">
            <w:pPr>
              <w:tabs>
                <w:tab w:val="left" w:pos="2835"/>
                <w:tab w:val="left" w:pos="5103"/>
              </w:tabs>
              <w:jc w:val="left"/>
            </w:pPr>
          </w:p>
        </w:tc>
      </w:tr>
      <w:tr w:rsidR="0038456D" w:rsidRPr="00253F9E" w14:paraId="491CD75B" w14:textId="77777777" w:rsidTr="00862831">
        <w:trPr>
          <w:trHeight w:val="397"/>
        </w:trPr>
        <w:tc>
          <w:tcPr>
            <w:tcW w:w="4219" w:type="dxa"/>
            <w:tcBorders>
              <w:bottom w:val="dotted" w:sz="4" w:space="0" w:color="auto"/>
            </w:tcBorders>
            <w:vAlign w:val="bottom"/>
          </w:tcPr>
          <w:p w14:paraId="67B62598" w14:textId="77777777" w:rsidR="0038456D" w:rsidRPr="00253F9E" w:rsidRDefault="0038456D" w:rsidP="00862831">
            <w:pPr>
              <w:pStyle w:val="StandardabsatzListe"/>
              <w:spacing w:before="0" w:line="288" w:lineRule="auto"/>
              <w:jc w:val="left"/>
            </w:pPr>
            <w:r w:rsidRPr="00253F9E">
              <w:t>E-Mail:</w:t>
            </w:r>
          </w:p>
        </w:tc>
        <w:tc>
          <w:tcPr>
            <w:tcW w:w="5429" w:type="dxa"/>
            <w:gridSpan w:val="2"/>
            <w:tcBorders>
              <w:bottom w:val="dotted" w:sz="4" w:space="0" w:color="auto"/>
            </w:tcBorders>
            <w:shd w:val="clear" w:color="auto" w:fill="EAEAEA"/>
            <w:vAlign w:val="bottom"/>
          </w:tcPr>
          <w:p w14:paraId="51CD3952" w14:textId="77777777" w:rsidR="0038456D" w:rsidRPr="00253F9E" w:rsidRDefault="0038456D" w:rsidP="00862831">
            <w:pPr>
              <w:tabs>
                <w:tab w:val="left" w:pos="2835"/>
                <w:tab w:val="left" w:pos="5103"/>
              </w:tabs>
              <w:jc w:val="left"/>
            </w:pPr>
          </w:p>
        </w:tc>
      </w:tr>
      <w:tr w:rsidR="0038456D" w:rsidRPr="00253F9E" w14:paraId="2D9CEB4D" w14:textId="77777777" w:rsidTr="0086283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tcW w:w="4219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727E8C5B" w14:textId="77777777" w:rsidR="0038456D" w:rsidRPr="00253F9E" w:rsidRDefault="0038456D" w:rsidP="00862831">
            <w:pPr>
              <w:jc w:val="left"/>
            </w:pPr>
            <w:r w:rsidRPr="00253F9E">
              <w:t>Warum ist dieses Projekt vergleichbar?</w:t>
            </w:r>
          </w:p>
        </w:tc>
        <w:tc>
          <w:tcPr>
            <w:tcW w:w="5429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EAEAEA"/>
            <w:vAlign w:val="bottom"/>
          </w:tcPr>
          <w:p w14:paraId="7BDB7824" w14:textId="77777777" w:rsidR="0038456D" w:rsidRPr="00253F9E" w:rsidRDefault="0038456D" w:rsidP="00862831">
            <w:pPr>
              <w:jc w:val="left"/>
            </w:pPr>
          </w:p>
        </w:tc>
      </w:tr>
    </w:tbl>
    <w:p w14:paraId="685C9250" w14:textId="77777777" w:rsidR="008A2C5C" w:rsidRDefault="008A2C5C" w:rsidP="008A2C5C">
      <w:pPr>
        <w:pStyle w:val="berschrift2"/>
        <w:rPr>
          <w:highlight w:val="cyan"/>
          <w:lang w:val="de-DE"/>
        </w:rPr>
      </w:pPr>
      <w:bookmarkStart w:id="65" w:name="_Toc400353958"/>
      <w:bookmarkStart w:id="66" w:name="_Toc400354208"/>
      <w:bookmarkStart w:id="67" w:name="_Toc400354378"/>
      <w:bookmarkStart w:id="68" w:name="_Toc400354625"/>
      <w:bookmarkStart w:id="69" w:name="_Toc400354700"/>
      <w:r w:rsidRPr="008A2C5C">
        <w:rPr>
          <w:highlight w:val="cyan"/>
          <w:lang w:val="de-DE"/>
        </w:rPr>
        <w:br w:type="page"/>
      </w:r>
    </w:p>
    <w:p w14:paraId="3F09D70E" w14:textId="21903569" w:rsidR="00A062F2" w:rsidRDefault="003E5184" w:rsidP="00A062F2">
      <w:pPr>
        <w:pStyle w:val="berschrift3"/>
      </w:pPr>
      <w:r>
        <w:lastRenderedPageBreak/>
        <w:t>Erfahrung</w:t>
      </w:r>
      <w:r w:rsidR="00FC0057">
        <w:t xml:space="preserve"> der Schlüsselpersonen</w:t>
      </w:r>
    </w:p>
    <w:p w14:paraId="265D4F00" w14:textId="3B1CC161" w:rsidR="00A062F2" w:rsidRDefault="009B4557" w:rsidP="009B4557">
      <w:pPr>
        <w:ind w:left="850"/>
        <w:rPr>
          <w:lang w:val="de-DE"/>
        </w:rPr>
      </w:pPr>
      <w:r>
        <w:rPr>
          <w:lang w:val="de-DE"/>
        </w:rPr>
        <w:t>Erfahrung der Schlüsselpersonen mit den Plangenehmigungs- und Betriebsbewilligungsverfahren des BAV.</w:t>
      </w:r>
    </w:p>
    <w:p w14:paraId="3B8174AA" w14:textId="77777777" w:rsidR="003E5184" w:rsidRDefault="003E5184" w:rsidP="009B4557">
      <w:pPr>
        <w:ind w:left="850"/>
        <w:rPr>
          <w:lang w:val="de-DE"/>
        </w:rPr>
      </w:pPr>
    </w:p>
    <w:tbl>
      <w:tblPr>
        <w:tblStyle w:val="Tabellenraster"/>
        <w:tblW w:w="9648" w:type="dxa"/>
        <w:tblInd w:w="0" w:type="dxa"/>
        <w:tblBorders>
          <w:top w:val="dotted" w:sz="4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085"/>
        <w:gridCol w:w="6563"/>
      </w:tblGrid>
      <w:tr w:rsidR="009B4557" w:rsidRPr="00253F9E" w14:paraId="64792BD2" w14:textId="77777777" w:rsidTr="009B45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09"/>
        </w:trPr>
        <w:tc>
          <w:tcPr>
            <w:tcW w:w="3085" w:type="dxa"/>
            <w:tcBorders>
              <w:bottom w:val="dotted" w:sz="4" w:space="0" w:color="auto"/>
            </w:tcBorders>
            <w:shd w:val="clear" w:color="auto" w:fill="auto"/>
          </w:tcPr>
          <w:p w14:paraId="55981B8D" w14:textId="6A57CC19" w:rsidR="009B4557" w:rsidRPr="00253F9E" w:rsidRDefault="009B4557" w:rsidP="00FC0057">
            <w:r>
              <w:t xml:space="preserve">Schlüsselperson A: </w:t>
            </w:r>
            <w:r w:rsidR="006E6A33">
              <w:t>Projektleiter</w:t>
            </w:r>
            <w:r w:rsidR="00DC3E26">
              <w:t>/P</w:t>
            </w:r>
            <w:r w:rsidR="00192BA7">
              <w:t>l</w:t>
            </w:r>
            <w:r w:rsidR="00DC3E26">
              <w:t>aner</w:t>
            </w:r>
          </w:p>
        </w:tc>
        <w:tc>
          <w:tcPr>
            <w:tcW w:w="6563" w:type="dxa"/>
            <w:tcBorders>
              <w:bottom w:val="dotted" w:sz="4" w:space="0" w:color="auto"/>
            </w:tcBorders>
            <w:shd w:val="clear" w:color="auto" w:fill="EAEAEA"/>
          </w:tcPr>
          <w:p w14:paraId="4765DFCA" w14:textId="77777777" w:rsidR="009B4557" w:rsidRPr="00253F9E" w:rsidRDefault="009B4557" w:rsidP="00FC0057">
            <w:bookmarkStart w:id="70" w:name="_GoBack"/>
            <w:bookmarkEnd w:id="70"/>
          </w:p>
          <w:p w14:paraId="2A4733FB" w14:textId="77777777" w:rsidR="009B4557" w:rsidRPr="00253F9E" w:rsidRDefault="009B4557" w:rsidP="00FC0057"/>
          <w:p w14:paraId="08A1F7BB" w14:textId="77777777" w:rsidR="009B4557" w:rsidRPr="00253F9E" w:rsidRDefault="009B4557" w:rsidP="00FC0057"/>
          <w:p w14:paraId="48A988B7" w14:textId="77777777" w:rsidR="009B4557" w:rsidRPr="00253F9E" w:rsidRDefault="009B4557" w:rsidP="00FC0057"/>
          <w:p w14:paraId="2AEEAEC5" w14:textId="77777777" w:rsidR="009B4557" w:rsidRPr="00253F9E" w:rsidRDefault="009B4557" w:rsidP="00FC0057"/>
          <w:p w14:paraId="21B390B0" w14:textId="77777777" w:rsidR="009B4557" w:rsidRPr="00253F9E" w:rsidRDefault="009B4557" w:rsidP="00FC0057"/>
          <w:p w14:paraId="00C2709B" w14:textId="77777777" w:rsidR="009B4557" w:rsidRPr="00253F9E" w:rsidRDefault="009B4557" w:rsidP="00FC0057"/>
          <w:p w14:paraId="337CA321" w14:textId="77777777" w:rsidR="009B4557" w:rsidRPr="00253F9E" w:rsidRDefault="009B4557" w:rsidP="00FC0057"/>
          <w:p w14:paraId="0058A9DD" w14:textId="77777777" w:rsidR="009B4557" w:rsidRPr="00253F9E" w:rsidRDefault="009B4557" w:rsidP="00FC0057"/>
        </w:tc>
      </w:tr>
      <w:tr w:rsidR="009B4557" w:rsidRPr="00253F9E" w14:paraId="4A7F0396" w14:textId="77777777" w:rsidTr="009B4557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409"/>
        </w:trPr>
        <w:tc>
          <w:tcPr>
            <w:tcW w:w="308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427EF03" w14:textId="05B96F75" w:rsidR="009B4557" w:rsidRDefault="009B4557" w:rsidP="009B4557">
            <w:pPr>
              <w:jc w:val="left"/>
            </w:pPr>
            <w:r>
              <w:t>Schlüsselperson B: Sachverständiger / Gutachter</w:t>
            </w:r>
          </w:p>
        </w:tc>
        <w:tc>
          <w:tcPr>
            <w:tcW w:w="656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EAEAEA"/>
          </w:tcPr>
          <w:p w14:paraId="074C65A3" w14:textId="77777777" w:rsidR="009B4557" w:rsidRPr="00253F9E" w:rsidRDefault="009B4557" w:rsidP="009B4557"/>
          <w:p w14:paraId="18E3D238" w14:textId="77777777" w:rsidR="009B4557" w:rsidRPr="00253F9E" w:rsidRDefault="009B4557" w:rsidP="009B4557"/>
          <w:p w14:paraId="77046410" w14:textId="77777777" w:rsidR="009B4557" w:rsidRPr="00253F9E" w:rsidRDefault="009B4557" w:rsidP="009B4557"/>
          <w:p w14:paraId="7E7FC314" w14:textId="77777777" w:rsidR="009B4557" w:rsidRPr="00253F9E" w:rsidRDefault="009B4557" w:rsidP="009B4557"/>
          <w:p w14:paraId="066BCD7B" w14:textId="77777777" w:rsidR="009B4557" w:rsidRPr="00253F9E" w:rsidRDefault="009B4557" w:rsidP="009B4557"/>
          <w:p w14:paraId="70B69ADB" w14:textId="77777777" w:rsidR="009B4557" w:rsidRPr="00253F9E" w:rsidRDefault="009B4557" w:rsidP="009B4557"/>
          <w:p w14:paraId="285FC616" w14:textId="77777777" w:rsidR="009B4557" w:rsidRDefault="009B4557" w:rsidP="00FC0057"/>
          <w:p w14:paraId="7D3EFDA6" w14:textId="77777777" w:rsidR="009B4557" w:rsidRDefault="009B4557" w:rsidP="00FC0057"/>
          <w:p w14:paraId="1B092FE4" w14:textId="77777777" w:rsidR="009B4557" w:rsidRPr="00253F9E" w:rsidRDefault="009B4557" w:rsidP="00FC0057"/>
        </w:tc>
      </w:tr>
    </w:tbl>
    <w:p w14:paraId="1792FB66" w14:textId="77777777" w:rsidR="009B4557" w:rsidRPr="00A062F2" w:rsidRDefault="009B4557" w:rsidP="00A062F2">
      <w:pPr>
        <w:rPr>
          <w:lang w:val="de-DE"/>
        </w:rPr>
      </w:pPr>
    </w:p>
    <w:p w14:paraId="03366C8A" w14:textId="620A0C4E" w:rsidR="00D65325" w:rsidRDefault="00B013A7" w:rsidP="00335793">
      <w:pPr>
        <w:pStyle w:val="berschrift2"/>
        <w:rPr>
          <w:lang w:val="de-DE"/>
        </w:rPr>
      </w:pPr>
      <w:bookmarkStart w:id="71" w:name="_Toc25569738"/>
      <w:r w:rsidRPr="006D2C5A">
        <w:rPr>
          <w:lang w:val="de-DE"/>
        </w:rPr>
        <w:t>Zuschlagskriterium 3</w:t>
      </w:r>
      <w:r w:rsidR="00D65325" w:rsidRPr="006D2C5A">
        <w:rPr>
          <w:lang w:val="de-DE"/>
        </w:rPr>
        <w:t xml:space="preserve">: </w:t>
      </w:r>
      <w:bookmarkEnd w:id="65"/>
      <w:bookmarkEnd w:id="66"/>
      <w:bookmarkEnd w:id="67"/>
      <w:bookmarkEnd w:id="68"/>
      <w:bookmarkEnd w:id="69"/>
      <w:r w:rsidR="00335793" w:rsidRPr="006D2C5A">
        <w:rPr>
          <w:lang w:val="de-DE"/>
        </w:rPr>
        <w:t>Aufgabenanalyse</w:t>
      </w:r>
      <w:bookmarkEnd w:id="71"/>
    </w:p>
    <w:p w14:paraId="4C7C32C9" w14:textId="1A55C711" w:rsidR="00E378A5" w:rsidRDefault="00E378A5" w:rsidP="00577C07">
      <w:pPr>
        <w:pStyle w:val="Standardabsatz"/>
        <w:spacing w:after="120"/>
        <w:rPr>
          <w:lang w:val="de-DE"/>
        </w:rPr>
      </w:pPr>
      <w:r w:rsidRPr="006D2C5A">
        <w:rPr>
          <w:lang w:val="de-DE"/>
        </w:rPr>
        <w:t xml:space="preserve">Analysieren Sie den Auftrag auf max. </w:t>
      </w:r>
      <w:r w:rsidR="004B2D96">
        <w:rPr>
          <w:lang w:val="de-DE"/>
        </w:rPr>
        <w:t>einer</w:t>
      </w:r>
      <w:r w:rsidRPr="006D2C5A">
        <w:rPr>
          <w:lang w:val="de-DE"/>
        </w:rPr>
        <w:t xml:space="preserve"> A4-Seite (Arial 10). Reicht ein Anbieter mehr als </w:t>
      </w:r>
      <w:r w:rsidR="004B2D96">
        <w:rPr>
          <w:lang w:val="de-DE"/>
        </w:rPr>
        <w:t>eine</w:t>
      </w:r>
      <w:r w:rsidRPr="006D2C5A">
        <w:rPr>
          <w:lang w:val="de-DE"/>
        </w:rPr>
        <w:t xml:space="preserve"> Seite ein, w</w:t>
      </w:r>
      <w:r w:rsidR="004B2D96">
        <w:rPr>
          <w:lang w:val="de-DE"/>
        </w:rPr>
        <w:t>ird</w:t>
      </w:r>
      <w:r w:rsidRPr="006D2C5A">
        <w:rPr>
          <w:lang w:val="de-DE"/>
        </w:rPr>
        <w:t xml:space="preserve"> nur die erste Seit</w:t>
      </w:r>
      <w:r w:rsidR="004B2D96">
        <w:rPr>
          <w:lang w:val="de-DE"/>
        </w:rPr>
        <w:t>e</w:t>
      </w:r>
      <w:r w:rsidRPr="006D2C5A">
        <w:rPr>
          <w:lang w:val="de-DE"/>
        </w:rPr>
        <w:t xml:space="preserve"> bewertet. Zusätzliche Unterlagen wie Firmenprospekte, Flyer, nicht verlangte Referenzen o.ä. sind unerwünscht und werden ni</w:t>
      </w:r>
      <w:r>
        <w:rPr>
          <w:lang w:val="de-DE"/>
        </w:rPr>
        <w:t>cht bewertet.</w:t>
      </w:r>
    </w:p>
    <w:p w14:paraId="2BA31F44" w14:textId="2BF334D1" w:rsidR="00E378A5" w:rsidRPr="00E378A5" w:rsidRDefault="00E378A5" w:rsidP="00E378A5">
      <w:pPr>
        <w:pStyle w:val="Standardabsatz"/>
        <w:rPr>
          <w:lang w:val="de-DE"/>
        </w:rPr>
      </w:pPr>
      <w:r w:rsidRPr="006D2C5A">
        <w:rPr>
          <w:lang w:val="de-DE"/>
        </w:rPr>
        <w:t>Der Auftraggeber nimmt zu folgenden Punkten und in dieser Reihenfolge Stellung:</w:t>
      </w:r>
    </w:p>
    <w:p w14:paraId="55A970EF" w14:textId="663493A3" w:rsidR="00E378A5" w:rsidRPr="00577C07" w:rsidRDefault="00E378A5" w:rsidP="00577C07">
      <w:pPr>
        <w:pStyle w:val="StandardEinzug"/>
        <w:numPr>
          <w:ilvl w:val="0"/>
          <w:numId w:val="13"/>
        </w:numPr>
        <w:rPr>
          <w:sz w:val="20"/>
        </w:rPr>
      </w:pPr>
      <w:r w:rsidRPr="00577C07">
        <w:rPr>
          <w:sz w:val="20"/>
        </w:rPr>
        <w:t xml:space="preserve">Aufzeigen des </w:t>
      </w:r>
      <w:r w:rsidRPr="00577C07">
        <w:rPr>
          <w:sz w:val="20"/>
          <w:szCs w:val="22"/>
        </w:rPr>
        <w:t>Vorgehens</w:t>
      </w:r>
      <w:r w:rsidRPr="00577C07">
        <w:rPr>
          <w:sz w:val="20"/>
        </w:rPr>
        <w:t xml:space="preserve"> bei der </w:t>
      </w:r>
      <w:r w:rsidRPr="00577C07">
        <w:rPr>
          <w:sz w:val="20"/>
          <w:szCs w:val="22"/>
        </w:rPr>
        <w:t>Planung</w:t>
      </w:r>
      <w:r w:rsidRPr="00577C07">
        <w:rPr>
          <w:sz w:val="20"/>
        </w:rPr>
        <w:t xml:space="preserve"> des Bahnsicherungsanlagen sowie den Plangenehmigungs- und Betriebsbewilligungsverfahren des BAV.</w:t>
      </w:r>
    </w:p>
    <w:p w14:paraId="3E64F013" w14:textId="7DC690B9" w:rsidR="00E378A5" w:rsidRPr="00577C07" w:rsidRDefault="00E378A5" w:rsidP="00577C07">
      <w:pPr>
        <w:pStyle w:val="StandardEinzug"/>
        <w:numPr>
          <w:ilvl w:val="0"/>
          <w:numId w:val="13"/>
        </w:numPr>
        <w:rPr>
          <w:sz w:val="20"/>
        </w:rPr>
      </w:pPr>
      <w:r w:rsidRPr="00577C07">
        <w:rPr>
          <w:sz w:val="20"/>
        </w:rPr>
        <w:t>Die Anbieterin gibt an wie Sie die Unabhängigkeit der Schlüsselpersonen im Sinne der Richtlinie Unabhängige Prüfstellen Eisenbahnen (RL UP-EB) sicherstellt.</w:t>
      </w:r>
    </w:p>
    <w:p w14:paraId="41F3C28D" w14:textId="5AB91C8F" w:rsidR="006D2C5A" w:rsidRPr="00577C07" w:rsidRDefault="006D2C5A" w:rsidP="006D2C5A">
      <w:pPr>
        <w:jc w:val="left"/>
        <w:rPr>
          <w:rFonts w:cs="Arial"/>
          <w:sz w:val="18"/>
        </w:rPr>
      </w:pPr>
      <w:r w:rsidRPr="00577C07">
        <w:rPr>
          <w:sz w:val="18"/>
        </w:rPr>
        <w:br w:type="page"/>
      </w:r>
    </w:p>
    <w:p w14:paraId="522F02DB" w14:textId="77777777" w:rsidR="00D65325" w:rsidRDefault="00D65325" w:rsidP="006D2C5A">
      <w:pPr>
        <w:pStyle w:val="berschrift1"/>
        <w:jc w:val="left"/>
        <w:rPr>
          <w:lang w:val="de-DE"/>
        </w:rPr>
      </w:pPr>
      <w:bookmarkStart w:id="72" w:name="_Toc400353963"/>
      <w:bookmarkStart w:id="73" w:name="_Toc400354213"/>
      <w:bookmarkStart w:id="74" w:name="_Toc400354383"/>
      <w:bookmarkStart w:id="75" w:name="_Toc400354630"/>
      <w:bookmarkStart w:id="76" w:name="_Toc400354705"/>
      <w:bookmarkStart w:id="77" w:name="_Toc25569739"/>
      <w:r>
        <w:rPr>
          <w:lang w:val="de-DE"/>
        </w:rPr>
        <w:lastRenderedPageBreak/>
        <w:t>Beilagen des Anbieters</w:t>
      </w:r>
      <w:bookmarkEnd w:id="72"/>
      <w:bookmarkEnd w:id="73"/>
      <w:bookmarkEnd w:id="74"/>
      <w:bookmarkEnd w:id="75"/>
      <w:bookmarkEnd w:id="76"/>
      <w:bookmarkEnd w:id="77"/>
    </w:p>
    <w:p w14:paraId="459A3AAF" w14:textId="3EB0B5CA" w:rsidR="00AF6C25" w:rsidRPr="00AF6C25" w:rsidRDefault="00D65325" w:rsidP="00AF6C25">
      <w:pPr>
        <w:pStyle w:val="berschrift2"/>
        <w:jc w:val="left"/>
        <w:rPr>
          <w:lang w:val="de-DE"/>
        </w:rPr>
      </w:pPr>
      <w:bookmarkStart w:id="78" w:name="_Toc400353964"/>
      <w:bookmarkStart w:id="79" w:name="_Toc400354214"/>
      <w:bookmarkStart w:id="80" w:name="_Toc400354384"/>
      <w:bookmarkStart w:id="81" w:name="_Toc400354631"/>
      <w:bookmarkStart w:id="82" w:name="_Toc400354706"/>
      <w:bookmarkStart w:id="83" w:name="_Toc25569740"/>
      <w:r w:rsidRPr="00AB4FDB">
        <w:rPr>
          <w:lang w:val="de-DE"/>
        </w:rPr>
        <w:t>Lebensläufe der Schlüsselpersonen</w:t>
      </w:r>
      <w:bookmarkEnd w:id="78"/>
      <w:bookmarkEnd w:id="79"/>
      <w:bookmarkEnd w:id="80"/>
      <w:bookmarkEnd w:id="81"/>
      <w:bookmarkEnd w:id="82"/>
      <w:bookmarkEnd w:id="83"/>
    </w:p>
    <w:p w14:paraId="7C5258E6" w14:textId="77777777" w:rsidR="00D65325" w:rsidRPr="00AB4FDB" w:rsidRDefault="00D65325" w:rsidP="00D65325">
      <w:pPr>
        <w:pStyle w:val="berschrift2"/>
        <w:jc w:val="left"/>
        <w:rPr>
          <w:lang w:val="de-DE"/>
        </w:rPr>
      </w:pPr>
      <w:bookmarkStart w:id="84" w:name="_Toc400353965"/>
      <w:bookmarkStart w:id="85" w:name="_Toc400354215"/>
      <w:bookmarkStart w:id="86" w:name="_Toc400354385"/>
      <w:bookmarkStart w:id="87" w:name="_Toc400354632"/>
      <w:bookmarkStart w:id="88" w:name="_Toc400354707"/>
      <w:bookmarkStart w:id="89" w:name="_Toc25569741"/>
      <w:r w:rsidRPr="00AB4FDB">
        <w:rPr>
          <w:lang w:val="de-DE"/>
        </w:rPr>
        <w:t>Gültiges QM-Zertifikat einer anerkannten Zertifizierungsstelle oder Gleichwertiges</w:t>
      </w:r>
      <w:bookmarkEnd w:id="84"/>
      <w:bookmarkEnd w:id="85"/>
      <w:bookmarkEnd w:id="86"/>
      <w:bookmarkEnd w:id="87"/>
      <w:bookmarkEnd w:id="88"/>
      <w:bookmarkEnd w:id="89"/>
    </w:p>
    <w:p w14:paraId="0F5E2037" w14:textId="276D3F33" w:rsidR="001B132A" w:rsidRDefault="001B132A" w:rsidP="001B132A">
      <w:pPr>
        <w:pStyle w:val="berschrift2"/>
      </w:pPr>
      <w:bookmarkStart w:id="90" w:name="_Toc413922750"/>
      <w:bookmarkStart w:id="91" w:name="_Toc416425166"/>
      <w:bookmarkStart w:id="92" w:name="_Toc25569742"/>
      <w:bookmarkEnd w:id="5"/>
      <w:r w:rsidRPr="00AB4FDB">
        <w:t>Organigramm des Anbieters (Stammorganisation)</w:t>
      </w:r>
      <w:bookmarkEnd w:id="90"/>
      <w:bookmarkEnd w:id="91"/>
      <w:bookmarkEnd w:id="92"/>
    </w:p>
    <w:p w14:paraId="251E5B13" w14:textId="66AB5149" w:rsidR="004B2D96" w:rsidRDefault="004B2D96" w:rsidP="004B2D96">
      <w:pPr>
        <w:pStyle w:val="Standardabsatz"/>
      </w:pPr>
    </w:p>
    <w:p w14:paraId="555A4059" w14:textId="5D853D9E" w:rsidR="004B2D96" w:rsidRDefault="004B2D96" w:rsidP="004B2D96">
      <w:pPr>
        <w:pStyle w:val="Standardabsatz"/>
      </w:pPr>
    </w:p>
    <w:p w14:paraId="5B99BE19" w14:textId="6CC26C2E" w:rsidR="004B2D96" w:rsidRDefault="004B2D96" w:rsidP="004B2D96">
      <w:pPr>
        <w:pStyle w:val="Standardabsatz"/>
      </w:pPr>
    </w:p>
    <w:p w14:paraId="79BD2362" w14:textId="064E0DDD" w:rsidR="004B2D96" w:rsidRDefault="004B2D96" w:rsidP="004B2D96">
      <w:pPr>
        <w:pStyle w:val="Standardabsatz"/>
      </w:pPr>
    </w:p>
    <w:p w14:paraId="7B769745" w14:textId="6B9BCD77" w:rsidR="004B2D96" w:rsidRDefault="004B2D96" w:rsidP="004B2D96">
      <w:pPr>
        <w:pStyle w:val="Standardabsatz"/>
      </w:pPr>
    </w:p>
    <w:p w14:paraId="53263974" w14:textId="6F467A23" w:rsidR="004B2D96" w:rsidRDefault="004B2D96" w:rsidP="004B2D96">
      <w:pPr>
        <w:pStyle w:val="Standardabsatz"/>
      </w:pPr>
    </w:p>
    <w:p w14:paraId="7DC872F1" w14:textId="60CEF10A" w:rsidR="004B2D96" w:rsidRDefault="004B2D96" w:rsidP="004B2D96">
      <w:pPr>
        <w:pStyle w:val="Standardabsatz"/>
      </w:pPr>
    </w:p>
    <w:p w14:paraId="7E01F00F" w14:textId="102E1DAA" w:rsidR="004B2D96" w:rsidRDefault="004B2D96" w:rsidP="004B2D96">
      <w:pPr>
        <w:pStyle w:val="Standardabsatz"/>
      </w:pPr>
    </w:p>
    <w:p w14:paraId="5434A97F" w14:textId="7C5A684C" w:rsidR="004B2D96" w:rsidRDefault="004B2D96" w:rsidP="004B2D96">
      <w:pPr>
        <w:pStyle w:val="Standardabsatz"/>
      </w:pPr>
    </w:p>
    <w:p w14:paraId="336034F4" w14:textId="565D394A" w:rsidR="004B2D96" w:rsidRDefault="004B2D96" w:rsidP="004B2D96">
      <w:pPr>
        <w:pStyle w:val="Standardabsatz"/>
      </w:pPr>
    </w:p>
    <w:p w14:paraId="516BB6CE" w14:textId="3A326E72" w:rsidR="004B2D96" w:rsidRDefault="004B2D96" w:rsidP="004B2D96">
      <w:pPr>
        <w:pStyle w:val="Standardabsatz"/>
      </w:pPr>
    </w:p>
    <w:p w14:paraId="3BC3D9DD" w14:textId="2CEBCE98" w:rsidR="004B2D96" w:rsidRDefault="004B2D96" w:rsidP="004B2D96">
      <w:pPr>
        <w:pStyle w:val="Standardabsatz"/>
      </w:pPr>
    </w:p>
    <w:p w14:paraId="6D6170D6" w14:textId="61BA25EF" w:rsidR="004B2D96" w:rsidRDefault="004B2D96" w:rsidP="004B2D96">
      <w:pPr>
        <w:pStyle w:val="Standardabsatz"/>
      </w:pPr>
    </w:p>
    <w:p w14:paraId="3D4E2135" w14:textId="477DC500" w:rsidR="004B2D96" w:rsidRDefault="004B2D96" w:rsidP="004B2D96">
      <w:pPr>
        <w:pStyle w:val="Standardabsatz"/>
      </w:pPr>
    </w:p>
    <w:p w14:paraId="3EFB6BBD" w14:textId="47570C3C" w:rsidR="004B2D96" w:rsidRDefault="004B2D96" w:rsidP="004B2D96">
      <w:pPr>
        <w:pStyle w:val="Standardabsatz"/>
      </w:pPr>
    </w:p>
    <w:p w14:paraId="717D21A7" w14:textId="12E2DA13" w:rsidR="004B2D96" w:rsidRDefault="004B2D96" w:rsidP="004B2D96">
      <w:pPr>
        <w:pStyle w:val="Standardabsatz"/>
      </w:pPr>
    </w:p>
    <w:p w14:paraId="23D4D768" w14:textId="01945F39" w:rsidR="004B2D96" w:rsidRDefault="004B2D96" w:rsidP="004B2D96">
      <w:pPr>
        <w:pStyle w:val="Standardabsatz"/>
      </w:pPr>
    </w:p>
    <w:p w14:paraId="3415C023" w14:textId="1AD092DE" w:rsidR="004B2D96" w:rsidRDefault="004B2D96" w:rsidP="004B2D96">
      <w:pPr>
        <w:pStyle w:val="Standardabsatz"/>
      </w:pPr>
    </w:p>
    <w:p w14:paraId="4E9F160E" w14:textId="469C9C29" w:rsidR="004B2D96" w:rsidRDefault="004B2D96" w:rsidP="004B2D96">
      <w:pPr>
        <w:pStyle w:val="Standardabsatz"/>
      </w:pPr>
    </w:p>
    <w:p w14:paraId="011FB2FB" w14:textId="77777777" w:rsidR="004B2D96" w:rsidRDefault="004B2D96" w:rsidP="004B2D96">
      <w:pPr>
        <w:pStyle w:val="Standardabsatz"/>
      </w:pPr>
    </w:p>
    <w:p w14:paraId="780D568F" w14:textId="61F863F4" w:rsidR="004B2D96" w:rsidRDefault="004B2D96" w:rsidP="004B2D96">
      <w:pPr>
        <w:pStyle w:val="Standardabsatz"/>
      </w:pPr>
    </w:p>
    <w:p w14:paraId="111F6DEC" w14:textId="7072CDC0" w:rsidR="004B2D96" w:rsidRDefault="004B2D96" w:rsidP="004B2D96">
      <w:pPr>
        <w:pStyle w:val="Standardabsatz"/>
      </w:pPr>
    </w:p>
    <w:p w14:paraId="7F4C2A6B" w14:textId="77777777" w:rsidR="004B2D96" w:rsidRDefault="004B2D96" w:rsidP="004B2D96">
      <w:pPr>
        <w:pStyle w:val="Standardabsatz"/>
      </w:pPr>
    </w:p>
    <w:p w14:paraId="70C63D99" w14:textId="23E06C9B" w:rsidR="004B2D96" w:rsidRDefault="004B2D96" w:rsidP="004B2D96">
      <w:pPr>
        <w:pStyle w:val="Standardabsatz"/>
      </w:pPr>
    </w:p>
    <w:p w14:paraId="73B33CD0" w14:textId="77777777" w:rsidR="004B2D96" w:rsidRPr="004B2D96" w:rsidRDefault="004B2D96" w:rsidP="004B2D96">
      <w:pPr>
        <w:pStyle w:val="Standardabsatz"/>
      </w:pPr>
    </w:p>
    <w:p w14:paraId="51AB060E" w14:textId="77777777" w:rsidR="004B2D96" w:rsidRPr="00FB6CFD" w:rsidRDefault="004B2D96" w:rsidP="004B2D96">
      <w:r w:rsidRPr="00FB6CFD">
        <w:t xml:space="preserve">Der </w:t>
      </w:r>
      <w:r>
        <w:t>Anbieter</w:t>
      </w:r>
      <w:r w:rsidRPr="00FB6CFD">
        <w:t xml:space="preserve"> bestätigt mit seiner Unterschrift, dass er </w:t>
      </w:r>
      <w:r>
        <w:t xml:space="preserve">den </w:t>
      </w:r>
      <w:r w:rsidRPr="008F6041">
        <w:rPr>
          <w:b/>
        </w:rPr>
        <w:fldChar w:fldCharType="begin"/>
      </w:r>
      <w:r w:rsidRPr="008F6041">
        <w:rPr>
          <w:b/>
        </w:rPr>
        <w:instrText xml:space="preserve"> DOCPROPERTY  Teile_C_Bewertung  \* MERGEFORMAT </w:instrText>
      </w:r>
      <w:r w:rsidRPr="008F6041">
        <w:rPr>
          <w:b/>
        </w:rPr>
        <w:fldChar w:fldCharType="separate"/>
      </w:r>
      <w:r>
        <w:rPr>
          <w:b/>
        </w:rPr>
        <w:t>Teil D1</w:t>
      </w:r>
      <w:r w:rsidRPr="008F6041">
        <w:rPr>
          <w:b/>
        </w:rPr>
        <w:t xml:space="preserve"> Angaben des Anbieters</w:t>
      </w:r>
      <w:r w:rsidRPr="008F6041">
        <w:rPr>
          <w:b/>
        </w:rPr>
        <w:fldChar w:fldCharType="end"/>
      </w:r>
      <w:r w:rsidRPr="00FB6CFD">
        <w:t xml:space="preserve"> der Wahrheit entsprechend ausgefüllt hat</w:t>
      </w:r>
      <w:r>
        <w:t>.</w:t>
      </w:r>
    </w:p>
    <w:p w14:paraId="29142559" w14:textId="77777777" w:rsidR="004B2D96" w:rsidRPr="00FB6CFD" w:rsidRDefault="004B2D96" w:rsidP="004B2D96"/>
    <w:tbl>
      <w:tblPr>
        <w:tblStyle w:val="TabellengitternetzLinks"/>
        <w:tblW w:w="9669" w:type="dxa"/>
        <w:tblInd w:w="0" w:type="dxa"/>
        <w:tblLayout w:type="fixed"/>
        <w:tblLook w:val="01A0" w:firstRow="1" w:lastRow="0" w:firstColumn="1" w:lastColumn="1" w:noHBand="0" w:noVBand="0"/>
      </w:tblPr>
      <w:tblGrid>
        <w:gridCol w:w="4514"/>
        <w:gridCol w:w="5155"/>
      </w:tblGrid>
      <w:tr w:rsidR="004B2D96" w:rsidRPr="00FB6CFD" w14:paraId="5F388431" w14:textId="77777777" w:rsidTr="004B2D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37"/>
        </w:trPr>
        <w:tc>
          <w:tcPr>
            <w:tcW w:w="4514" w:type="dxa"/>
            <w:shd w:val="clear" w:color="auto" w:fill="FFFFCC"/>
          </w:tcPr>
          <w:p w14:paraId="04E98E25" w14:textId="77777777" w:rsidR="004B2D96" w:rsidRPr="00FB6CFD" w:rsidRDefault="004B2D96" w:rsidP="004B2D96">
            <w:r w:rsidRPr="00FB6CFD">
              <w:t>Ort, Datum</w:t>
            </w:r>
          </w:p>
        </w:tc>
        <w:tc>
          <w:tcPr>
            <w:tcW w:w="5155" w:type="dxa"/>
            <w:shd w:val="clear" w:color="auto" w:fill="FFFFCC"/>
          </w:tcPr>
          <w:p w14:paraId="0EFEC782" w14:textId="77777777" w:rsidR="004B2D96" w:rsidRPr="00FB6CFD" w:rsidRDefault="004B2D96" w:rsidP="004B2D96">
            <w:r>
              <w:t>Firma</w:t>
            </w:r>
            <w:r w:rsidRPr="00FB6CFD">
              <w:t xml:space="preserve"> (Stempel, rechtsgültige Unterschriften)</w:t>
            </w:r>
          </w:p>
        </w:tc>
      </w:tr>
      <w:tr w:rsidR="004B2D96" w:rsidRPr="00FB6CFD" w14:paraId="0249678D" w14:textId="77777777" w:rsidTr="004B2D96">
        <w:trPr>
          <w:trHeight w:val="1340"/>
        </w:trPr>
        <w:tc>
          <w:tcPr>
            <w:tcW w:w="4514" w:type="dxa"/>
            <w:shd w:val="clear" w:color="auto" w:fill="D9D9D9" w:themeFill="background1" w:themeFillShade="D9"/>
          </w:tcPr>
          <w:p w14:paraId="16342DF6" w14:textId="77777777" w:rsidR="004B2D96" w:rsidRDefault="004B2D96" w:rsidP="004B2D96"/>
          <w:p w14:paraId="6AD3E7E4" w14:textId="77777777" w:rsidR="004B2D96" w:rsidRPr="00FB6CFD" w:rsidRDefault="004B2D96" w:rsidP="004B2D96">
            <w:r w:rsidRPr="00E829CE">
              <w:rPr>
                <w:rStyle w:val="Strich"/>
              </w:rPr>
              <w:t>|</w:t>
            </w:r>
          </w:p>
        </w:tc>
        <w:tc>
          <w:tcPr>
            <w:tcW w:w="5155" w:type="dxa"/>
            <w:shd w:val="clear" w:color="auto" w:fill="D9D9D9" w:themeFill="background1" w:themeFillShade="D9"/>
          </w:tcPr>
          <w:p w14:paraId="5E741880" w14:textId="77777777" w:rsidR="004B2D96" w:rsidRDefault="004B2D96" w:rsidP="004B2D96"/>
          <w:p w14:paraId="26DCDE50" w14:textId="77777777" w:rsidR="004B2D96" w:rsidRPr="00FB6CFD" w:rsidRDefault="004B2D96" w:rsidP="004B2D96">
            <w:r w:rsidRPr="00E829CE">
              <w:rPr>
                <w:rStyle w:val="Strich"/>
              </w:rPr>
              <w:t>|</w:t>
            </w:r>
          </w:p>
        </w:tc>
      </w:tr>
    </w:tbl>
    <w:p w14:paraId="20725F9B" w14:textId="4A9D8805" w:rsidR="00D65325" w:rsidRPr="001B132A" w:rsidRDefault="00D65325" w:rsidP="00335793">
      <w:pPr>
        <w:pStyle w:val="berschrift2"/>
        <w:numPr>
          <w:ilvl w:val="0"/>
          <w:numId w:val="0"/>
        </w:numPr>
        <w:ind w:left="851"/>
        <w:rPr>
          <w:highlight w:val="cyan"/>
          <w:lang w:val="de-DE"/>
        </w:rPr>
      </w:pPr>
    </w:p>
    <w:sectPr w:rsidR="00D65325" w:rsidRPr="001B132A" w:rsidSect="00A75CF0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979" w:right="1106" w:bottom="992" w:left="1418" w:header="708" w:footer="47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3DAF2" w14:textId="77777777" w:rsidR="008E466B" w:rsidRDefault="008E466B">
      <w:r>
        <w:separator/>
      </w:r>
    </w:p>
  </w:endnote>
  <w:endnote w:type="continuationSeparator" w:id="0">
    <w:p w14:paraId="6A881298" w14:textId="77777777" w:rsidR="008E466B" w:rsidRDefault="008E4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F04FE" w14:textId="59932829" w:rsidR="008E466B" w:rsidRPr="00A75CF0" w:rsidRDefault="008E466B" w:rsidP="00A75CF0">
    <w:pPr>
      <w:pStyle w:val="Fuzeile"/>
      <w:tabs>
        <w:tab w:val="clear" w:pos="4536"/>
        <w:tab w:val="center" w:pos="5103"/>
      </w:tabs>
      <w:rPr>
        <w:sz w:val="16"/>
        <w:szCs w:val="16"/>
      </w:rPr>
    </w:pPr>
    <w:r w:rsidRPr="00A75CF0">
      <w:rPr>
        <w:sz w:val="16"/>
        <w:szCs w:val="16"/>
      </w:rPr>
      <w:t>Teil D</w:t>
    </w:r>
    <w:r>
      <w:rPr>
        <w:sz w:val="16"/>
        <w:szCs w:val="16"/>
      </w:rPr>
      <w:t xml:space="preserve">1 </w:t>
    </w:r>
    <w:r w:rsidRPr="00A75CF0">
      <w:rPr>
        <w:sz w:val="16"/>
        <w:szCs w:val="16"/>
      </w:rPr>
      <w:t>Angaben des Anbieters</w:t>
    </w:r>
    <w:r>
      <w:rPr>
        <w:sz w:val="16"/>
        <w:szCs w:val="16"/>
      </w:rPr>
      <w:tab/>
      <w:t>FO_12.04.0002.1004_02</w:t>
    </w:r>
    <w:r>
      <w:rPr>
        <w:sz w:val="16"/>
        <w:szCs w:val="16"/>
      </w:rPr>
      <w:tab/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13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13</w:t>
    </w:r>
    <w:r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23A45" w14:textId="026F2A17" w:rsidR="008E466B" w:rsidRPr="00A75CF0" w:rsidRDefault="008E466B" w:rsidP="00D96848">
    <w:pPr>
      <w:pStyle w:val="Fuzeile"/>
      <w:tabs>
        <w:tab w:val="clear" w:pos="4536"/>
        <w:tab w:val="center" w:pos="5103"/>
      </w:tabs>
      <w:rPr>
        <w:sz w:val="16"/>
        <w:szCs w:val="16"/>
      </w:rPr>
    </w:pPr>
    <w:r w:rsidRPr="00A75CF0">
      <w:rPr>
        <w:sz w:val="16"/>
        <w:szCs w:val="16"/>
      </w:rPr>
      <w:t>Teil D</w:t>
    </w:r>
    <w:r>
      <w:rPr>
        <w:sz w:val="16"/>
        <w:szCs w:val="16"/>
      </w:rPr>
      <w:t xml:space="preserve">1 </w:t>
    </w:r>
    <w:r w:rsidRPr="00A75CF0">
      <w:rPr>
        <w:sz w:val="16"/>
        <w:szCs w:val="16"/>
      </w:rPr>
      <w:t>Angaben des Anbieters</w:t>
    </w:r>
    <w:r>
      <w:rPr>
        <w:sz w:val="16"/>
        <w:szCs w:val="16"/>
      </w:rPr>
      <w:tab/>
      <w:t>FO_12.04.0002.1004_02</w:t>
    </w:r>
    <w:r>
      <w:rPr>
        <w:sz w:val="16"/>
        <w:szCs w:val="16"/>
      </w:rPr>
      <w:tab/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13</w:t>
    </w:r>
    <w:r>
      <w:rPr>
        <w:sz w:val="16"/>
        <w:szCs w:val="16"/>
      </w:rPr>
      <w:fldChar w:fldCharType="end"/>
    </w:r>
  </w:p>
  <w:p w14:paraId="70486921" w14:textId="77777777" w:rsidR="008E466B" w:rsidRPr="00D96848" w:rsidRDefault="008E466B" w:rsidP="00D9684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AFE01" w14:textId="77777777" w:rsidR="008E466B" w:rsidRDefault="008E466B">
      <w:r>
        <w:separator/>
      </w:r>
    </w:p>
  </w:footnote>
  <w:footnote w:type="continuationSeparator" w:id="0">
    <w:p w14:paraId="660E732B" w14:textId="77777777" w:rsidR="008E466B" w:rsidRDefault="008E4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C3519" w14:textId="2C365A71" w:rsidR="008E466B" w:rsidRDefault="008E466B" w:rsidP="00F85E32">
    <w:pPr>
      <w:rPr>
        <w:noProof/>
      </w:rPr>
    </w:pPr>
    <w:r>
      <w:rPr>
        <w:noProof/>
      </w:rPr>
      <w:drawing>
        <wp:anchor distT="0" distB="0" distL="114300" distR="114300" simplePos="0" relativeHeight="251654144" behindDoc="0" locked="0" layoutInCell="1" allowOverlap="1" wp14:anchorId="772B2A83" wp14:editId="4E0AE2D1">
          <wp:simplePos x="0" y="0"/>
          <wp:positionH relativeFrom="column">
            <wp:posOffset>3952240</wp:posOffset>
          </wp:positionH>
          <wp:positionV relativeFrom="paragraph">
            <wp:posOffset>-6680</wp:posOffset>
          </wp:positionV>
          <wp:extent cx="1992630" cy="592455"/>
          <wp:effectExtent l="0" t="0" r="7620" b="0"/>
          <wp:wrapNone/>
          <wp:docPr id="1" name="Grafik 1" descr="W:\janhajk\08 - dump\Vergabeverfahren\Baselerfahren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janhajk\08 - dump\Vergabeverfahren\Baselerfahren_Logo.png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2630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2" behindDoc="0" locked="0" layoutInCell="1" allowOverlap="1" wp14:anchorId="5D4DE72F" wp14:editId="10AACD85">
          <wp:simplePos x="0" y="0"/>
          <wp:positionH relativeFrom="column">
            <wp:posOffset>3952240</wp:posOffset>
          </wp:positionH>
          <wp:positionV relativeFrom="paragraph">
            <wp:posOffset>-6680</wp:posOffset>
          </wp:positionV>
          <wp:extent cx="1992630" cy="592455"/>
          <wp:effectExtent l="0" t="0" r="7620" b="0"/>
          <wp:wrapNone/>
          <wp:docPr id="4" name="Grafik 4" descr="W:\janhajk\08 - dump\Vergabeverfahren\Baselerfahren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janhajk\08 - dump\Vergabeverfahren\Baselerfahren_Logo.png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2630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fldSimple w:instr=" STYLEREF  Titel  \* MERGEFORMAT ">
      <w:r w:rsidR="005532C4">
        <w:rPr>
          <w:noProof/>
        </w:rPr>
        <w:t>Teil D1: Angaben des Anbieters</w:t>
      </w:r>
    </w:fldSimple>
  </w:p>
  <w:p w14:paraId="036FE830" w14:textId="4BDF39B4" w:rsidR="008E466B" w:rsidRDefault="008E466B" w:rsidP="00862831">
    <w:pPr>
      <w:rPr>
        <w:noProof/>
      </w:rPr>
    </w:pPr>
    <w:r>
      <w:t>1019.2 Ingenieurdienstleistungen Bahnsicherung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F7BF90" w14:textId="7770C906" w:rsidR="008E466B" w:rsidRDefault="008E466B" w:rsidP="00D96848">
    <w:pPr>
      <w:rPr>
        <w:noProof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B545AA9" wp14:editId="1E26FBC9">
          <wp:simplePos x="0" y="0"/>
          <wp:positionH relativeFrom="column">
            <wp:posOffset>3952240</wp:posOffset>
          </wp:positionH>
          <wp:positionV relativeFrom="paragraph">
            <wp:posOffset>-6680</wp:posOffset>
          </wp:positionV>
          <wp:extent cx="1992630" cy="592455"/>
          <wp:effectExtent l="0" t="0" r="7620" b="0"/>
          <wp:wrapNone/>
          <wp:docPr id="2" name="Grafik 2" descr="W:\janhajk\08 - dump\Vergabeverfahren\Baselerfahren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janhajk\08 - dump\Vergabeverfahren\Baselerfahren_Logo.png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2630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58960132" wp14:editId="0DB8B754">
          <wp:simplePos x="0" y="0"/>
          <wp:positionH relativeFrom="column">
            <wp:posOffset>3952240</wp:posOffset>
          </wp:positionH>
          <wp:positionV relativeFrom="paragraph">
            <wp:posOffset>-6680</wp:posOffset>
          </wp:positionV>
          <wp:extent cx="1992630" cy="592455"/>
          <wp:effectExtent l="0" t="0" r="7620" b="0"/>
          <wp:wrapNone/>
          <wp:docPr id="3" name="Grafik 3" descr="W:\janhajk\08 - dump\Vergabeverfahren\Baselerfahren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janhajk\08 - dump\Vergabeverfahren\Baselerfahren_Logo.png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2630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fldSimple w:instr=" STYLEREF  Titel  \* MERGEFORMAT ">
      <w:r w:rsidR="005532C4">
        <w:rPr>
          <w:noProof/>
        </w:rPr>
        <w:t>Teil D1: Angaben des Anbieters</w:t>
      </w:r>
    </w:fldSimple>
  </w:p>
  <w:p w14:paraId="09757213" w14:textId="0EED8177" w:rsidR="008E466B" w:rsidRPr="00D96848" w:rsidRDefault="008E466B" w:rsidP="00D96848">
    <w:pPr>
      <w:pStyle w:val="Kopfzeile"/>
    </w:pPr>
    <w:r>
      <w:t>1019.2 Ingenieurdienstleistungen Bahnsicherung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75A83"/>
    <w:multiLevelType w:val="hybridMultilevel"/>
    <w:tmpl w:val="4BE298C2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E65BF"/>
    <w:multiLevelType w:val="hybridMultilevel"/>
    <w:tmpl w:val="4258AF7A"/>
    <w:lvl w:ilvl="0" w:tplc="F8625D98">
      <w:start w:val="1"/>
      <w:numFmt w:val="bullet"/>
      <w:lvlRestart w:val="0"/>
      <w:lvlText w:val=""/>
      <w:lvlJc w:val="left"/>
      <w:pPr>
        <w:tabs>
          <w:tab w:val="num" w:pos="369"/>
        </w:tabs>
        <w:ind w:left="369" w:hanging="369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EB310D"/>
    <w:multiLevelType w:val="hybridMultilevel"/>
    <w:tmpl w:val="11CAB30C"/>
    <w:lvl w:ilvl="0" w:tplc="310A91D4">
      <w:start w:val="1"/>
      <w:numFmt w:val="bullet"/>
      <w:pStyle w:val="StandardabsatzListe"/>
      <w:lvlText w:val="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</w:rPr>
    </w:lvl>
    <w:lvl w:ilvl="1" w:tplc="DA56C6DC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8FF67B00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42C29D78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8E0842CC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E092F160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B75E2A8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EE34BF18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A7F024A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1616CAD"/>
    <w:multiLevelType w:val="hybridMultilevel"/>
    <w:tmpl w:val="CFEE8F16"/>
    <w:lvl w:ilvl="0" w:tplc="0807000F">
      <w:start w:val="1"/>
      <w:numFmt w:val="decimal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FDB3916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1223E6F"/>
    <w:multiLevelType w:val="hybridMultilevel"/>
    <w:tmpl w:val="AEB4AA10"/>
    <w:lvl w:ilvl="0" w:tplc="08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7FF09FD"/>
    <w:multiLevelType w:val="hybridMultilevel"/>
    <w:tmpl w:val="217A867E"/>
    <w:lvl w:ilvl="0" w:tplc="93907E0A">
      <w:numFmt w:val="bullet"/>
      <w:lvlText w:val="–"/>
      <w:lvlJc w:val="left"/>
      <w:pPr>
        <w:tabs>
          <w:tab w:val="num" w:pos="2119"/>
        </w:tabs>
        <w:ind w:left="2119" w:hanging="436"/>
      </w:pPr>
      <w:rPr>
        <w:rFonts w:ascii="Verdana" w:hAnsi="Verdana" w:hint="default"/>
      </w:rPr>
    </w:lvl>
    <w:lvl w:ilvl="1" w:tplc="C0E6F382">
      <w:numFmt w:val="bullet"/>
      <w:lvlText w:val="–"/>
      <w:lvlJc w:val="left"/>
      <w:pPr>
        <w:tabs>
          <w:tab w:val="num" w:pos="2915"/>
        </w:tabs>
        <w:ind w:left="2915" w:hanging="436"/>
      </w:pPr>
      <w:rPr>
        <w:rFonts w:ascii="Verdana" w:hAnsi="Verdana" w:hint="default"/>
      </w:rPr>
    </w:lvl>
    <w:lvl w:ilvl="2" w:tplc="57781904">
      <w:start w:val="1"/>
      <w:numFmt w:val="bullet"/>
      <w:lvlText w:val=""/>
      <w:lvlJc w:val="left"/>
      <w:pPr>
        <w:tabs>
          <w:tab w:val="num" w:pos="1352"/>
        </w:tabs>
        <w:ind w:left="1352" w:hanging="360"/>
      </w:pPr>
      <w:rPr>
        <w:rFonts w:ascii="Wingdings" w:hAnsi="Wingdings" w:hint="default"/>
      </w:rPr>
    </w:lvl>
    <w:lvl w:ilvl="3" w:tplc="FF724F26">
      <w:start w:val="1"/>
      <w:numFmt w:val="lowerLetter"/>
      <w:lvlText w:val="%4)"/>
      <w:lvlJc w:val="left"/>
      <w:pPr>
        <w:tabs>
          <w:tab w:val="num" w:pos="4279"/>
        </w:tabs>
        <w:ind w:left="4279" w:hanging="360"/>
      </w:pPr>
      <w:rPr>
        <w:rFonts w:cs="Times New Roman" w:hint="default"/>
      </w:rPr>
    </w:lvl>
    <w:lvl w:ilvl="4" w:tplc="CFB2562C">
      <w:start w:val="1"/>
      <w:numFmt w:val="bullet"/>
      <w:lvlText w:val="o"/>
      <w:lvlJc w:val="left"/>
      <w:pPr>
        <w:tabs>
          <w:tab w:val="num" w:pos="4999"/>
        </w:tabs>
        <w:ind w:left="4999" w:hanging="360"/>
      </w:pPr>
      <w:rPr>
        <w:rFonts w:ascii="Courier New" w:hAnsi="Courier New" w:hint="default"/>
      </w:rPr>
    </w:lvl>
    <w:lvl w:ilvl="5" w:tplc="27FC3832">
      <w:start w:val="1"/>
      <w:numFmt w:val="bullet"/>
      <w:lvlText w:val=""/>
      <w:lvlJc w:val="left"/>
      <w:pPr>
        <w:tabs>
          <w:tab w:val="num" w:pos="5719"/>
        </w:tabs>
        <w:ind w:left="5719" w:hanging="360"/>
      </w:pPr>
      <w:rPr>
        <w:rFonts w:ascii="Wingdings" w:hAnsi="Wingdings" w:hint="default"/>
      </w:rPr>
    </w:lvl>
    <w:lvl w:ilvl="6" w:tplc="64023C60">
      <w:start w:val="1"/>
      <w:numFmt w:val="bullet"/>
      <w:lvlText w:val=""/>
      <w:lvlJc w:val="left"/>
      <w:pPr>
        <w:tabs>
          <w:tab w:val="num" w:pos="6439"/>
        </w:tabs>
        <w:ind w:left="6439" w:hanging="360"/>
      </w:pPr>
      <w:rPr>
        <w:rFonts w:ascii="Symbol" w:hAnsi="Symbol" w:hint="default"/>
      </w:rPr>
    </w:lvl>
    <w:lvl w:ilvl="7" w:tplc="ABF0B806">
      <w:start w:val="1"/>
      <w:numFmt w:val="bullet"/>
      <w:lvlText w:val="o"/>
      <w:lvlJc w:val="left"/>
      <w:pPr>
        <w:tabs>
          <w:tab w:val="num" w:pos="7159"/>
        </w:tabs>
        <w:ind w:left="7159" w:hanging="360"/>
      </w:pPr>
      <w:rPr>
        <w:rFonts w:ascii="Courier New" w:hAnsi="Courier New" w:hint="default"/>
      </w:rPr>
    </w:lvl>
    <w:lvl w:ilvl="8" w:tplc="3EFCD2A4">
      <w:start w:val="1"/>
      <w:numFmt w:val="bullet"/>
      <w:lvlText w:val=""/>
      <w:lvlJc w:val="left"/>
      <w:pPr>
        <w:tabs>
          <w:tab w:val="num" w:pos="7879"/>
        </w:tabs>
        <w:ind w:left="7879" w:hanging="360"/>
      </w:pPr>
      <w:rPr>
        <w:rFonts w:ascii="Wingdings" w:hAnsi="Wingdings" w:hint="default"/>
      </w:rPr>
    </w:lvl>
  </w:abstractNum>
  <w:abstractNum w:abstractNumId="7" w15:restartNumberingAfterBreak="0">
    <w:nsid w:val="75AA3BC4"/>
    <w:multiLevelType w:val="hybridMultilevel"/>
    <w:tmpl w:val="FAD459E0"/>
    <w:lvl w:ilvl="0" w:tplc="C0E6F382">
      <w:numFmt w:val="bullet"/>
      <w:lvlText w:val="–"/>
      <w:lvlJc w:val="left"/>
      <w:pPr>
        <w:ind w:left="2839" w:hanging="360"/>
      </w:pPr>
      <w:rPr>
        <w:rFonts w:ascii="Verdana" w:hAnsi="Verdana" w:hint="default"/>
      </w:rPr>
    </w:lvl>
    <w:lvl w:ilvl="1" w:tplc="08070019" w:tentative="1">
      <w:start w:val="1"/>
      <w:numFmt w:val="lowerLetter"/>
      <w:lvlText w:val="%2."/>
      <w:lvlJc w:val="left"/>
      <w:pPr>
        <w:ind w:left="3559" w:hanging="360"/>
      </w:pPr>
    </w:lvl>
    <w:lvl w:ilvl="2" w:tplc="0807001B" w:tentative="1">
      <w:start w:val="1"/>
      <w:numFmt w:val="lowerRoman"/>
      <w:lvlText w:val="%3."/>
      <w:lvlJc w:val="right"/>
      <w:pPr>
        <w:ind w:left="4279" w:hanging="180"/>
      </w:pPr>
    </w:lvl>
    <w:lvl w:ilvl="3" w:tplc="0807000F" w:tentative="1">
      <w:start w:val="1"/>
      <w:numFmt w:val="decimal"/>
      <w:lvlText w:val="%4."/>
      <w:lvlJc w:val="left"/>
      <w:pPr>
        <w:ind w:left="4999" w:hanging="360"/>
      </w:pPr>
    </w:lvl>
    <w:lvl w:ilvl="4" w:tplc="08070019" w:tentative="1">
      <w:start w:val="1"/>
      <w:numFmt w:val="lowerLetter"/>
      <w:lvlText w:val="%5."/>
      <w:lvlJc w:val="left"/>
      <w:pPr>
        <w:ind w:left="5719" w:hanging="360"/>
      </w:pPr>
    </w:lvl>
    <w:lvl w:ilvl="5" w:tplc="0807001B" w:tentative="1">
      <w:start w:val="1"/>
      <w:numFmt w:val="lowerRoman"/>
      <w:lvlText w:val="%6."/>
      <w:lvlJc w:val="right"/>
      <w:pPr>
        <w:ind w:left="6439" w:hanging="180"/>
      </w:pPr>
    </w:lvl>
    <w:lvl w:ilvl="6" w:tplc="0807000F" w:tentative="1">
      <w:start w:val="1"/>
      <w:numFmt w:val="decimal"/>
      <w:lvlText w:val="%7."/>
      <w:lvlJc w:val="left"/>
      <w:pPr>
        <w:ind w:left="7159" w:hanging="360"/>
      </w:pPr>
    </w:lvl>
    <w:lvl w:ilvl="7" w:tplc="08070019" w:tentative="1">
      <w:start w:val="1"/>
      <w:numFmt w:val="lowerLetter"/>
      <w:lvlText w:val="%8."/>
      <w:lvlJc w:val="left"/>
      <w:pPr>
        <w:ind w:left="7879" w:hanging="360"/>
      </w:pPr>
    </w:lvl>
    <w:lvl w:ilvl="8" w:tplc="0807001B" w:tentative="1">
      <w:start w:val="1"/>
      <w:numFmt w:val="lowerRoman"/>
      <w:lvlText w:val="%9."/>
      <w:lvlJc w:val="right"/>
      <w:pPr>
        <w:ind w:left="8599" w:hanging="180"/>
      </w:pPr>
    </w:lvl>
  </w:abstractNum>
  <w:abstractNum w:abstractNumId="8" w15:restartNumberingAfterBreak="0">
    <w:nsid w:val="7B681B2F"/>
    <w:multiLevelType w:val="multilevel"/>
    <w:tmpl w:val="2E640D10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pStyle w:val="berschrift6"/>
      <w:lvlText w:val="%2.%3.%4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6"/>
    <w:lvlOverride w:ilvl="0"/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8"/>
  </w:num>
  <w:num w:numId="9">
    <w:abstractNumId w:val="2"/>
  </w:num>
  <w:num w:numId="10">
    <w:abstractNumId w:val="4"/>
  </w:num>
  <w:num w:numId="11">
    <w:abstractNumId w:val="5"/>
  </w:num>
  <w:num w:numId="12">
    <w:abstractNumId w:val="0"/>
  </w:num>
  <w:num w:numId="13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ocumentProtection w:edit="readOnly" w:enforcement="0"/>
  <w:defaultTabStop w:val="708"/>
  <w:autoHyphenation/>
  <w:hyphenationZone w:val="142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412"/>
    <w:rsid w:val="000009FD"/>
    <w:rsid w:val="00000B4B"/>
    <w:rsid w:val="00002258"/>
    <w:rsid w:val="00003CA1"/>
    <w:rsid w:val="00004232"/>
    <w:rsid w:val="00004D0F"/>
    <w:rsid w:val="000060D5"/>
    <w:rsid w:val="00006C20"/>
    <w:rsid w:val="00007719"/>
    <w:rsid w:val="00010BFC"/>
    <w:rsid w:val="00012952"/>
    <w:rsid w:val="00014C74"/>
    <w:rsid w:val="00015118"/>
    <w:rsid w:val="0002079D"/>
    <w:rsid w:val="00022BF5"/>
    <w:rsid w:val="00024DB0"/>
    <w:rsid w:val="00026CFB"/>
    <w:rsid w:val="00027057"/>
    <w:rsid w:val="000308E6"/>
    <w:rsid w:val="00030BD2"/>
    <w:rsid w:val="00033909"/>
    <w:rsid w:val="000339B2"/>
    <w:rsid w:val="00033A58"/>
    <w:rsid w:val="00033F16"/>
    <w:rsid w:val="000408A0"/>
    <w:rsid w:val="00040CA4"/>
    <w:rsid w:val="000431A4"/>
    <w:rsid w:val="0005230D"/>
    <w:rsid w:val="000549F6"/>
    <w:rsid w:val="000550A7"/>
    <w:rsid w:val="0005536E"/>
    <w:rsid w:val="000554D9"/>
    <w:rsid w:val="00060131"/>
    <w:rsid w:val="0006174D"/>
    <w:rsid w:val="0006265C"/>
    <w:rsid w:val="0006512A"/>
    <w:rsid w:val="0006528E"/>
    <w:rsid w:val="0006544A"/>
    <w:rsid w:val="00065729"/>
    <w:rsid w:val="00065AAB"/>
    <w:rsid w:val="00065BA7"/>
    <w:rsid w:val="0006623F"/>
    <w:rsid w:val="000664F3"/>
    <w:rsid w:val="0006661D"/>
    <w:rsid w:val="000666D6"/>
    <w:rsid w:val="00066DF0"/>
    <w:rsid w:val="000710D4"/>
    <w:rsid w:val="000732FB"/>
    <w:rsid w:val="00074107"/>
    <w:rsid w:val="00074369"/>
    <w:rsid w:val="0008281C"/>
    <w:rsid w:val="00082BA0"/>
    <w:rsid w:val="00082C40"/>
    <w:rsid w:val="00082D24"/>
    <w:rsid w:val="00085387"/>
    <w:rsid w:val="00085892"/>
    <w:rsid w:val="000866BA"/>
    <w:rsid w:val="0009204B"/>
    <w:rsid w:val="0009356B"/>
    <w:rsid w:val="00096FC6"/>
    <w:rsid w:val="00097676"/>
    <w:rsid w:val="000A3A69"/>
    <w:rsid w:val="000B00EC"/>
    <w:rsid w:val="000B13A2"/>
    <w:rsid w:val="000B1A38"/>
    <w:rsid w:val="000B1DE8"/>
    <w:rsid w:val="000B2950"/>
    <w:rsid w:val="000B6227"/>
    <w:rsid w:val="000B6389"/>
    <w:rsid w:val="000B7698"/>
    <w:rsid w:val="000C24C7"/>
    <w:rsid w:val="000C2CCD"/>
    <w:rsid w:val="000C33D2"/>
    <w:rsid w:val="000C39A6"/>
    <w:rsid w:val="000C69AC"/>
    <w:rsid w:val="000D0085"/>
    <w:rsid w:val="000D06B5"/>
    <w:rsid w:val="000D244D"/>
    <w:rsid w:val="000D5028"/>
    <w:rsid w:val="000E0267"/>
    <w:rsid w:val="000E09F8"/>
    <w:rsid w:val="000E17AF"/>
    <w:rsid w:val="000E470F"/>
    <w:rsid w:val="000E7780"/>
    <w:rsid w:val="000F1E87"/>
    <w:rsid w:val="000F2891"/>
    <w:rsid w:val="000F2C82"/>
    <w:rsid w:val="000F2D61"/>
    <w:rsid w:val="000F36C5"/>
    <w:rsid w:val="000F7A02"/>
    <w:rsid w:val="00102869"/>
    <w:rsid w:val="00103CE7"/>
    <w:rsid w:val="0010409F"/>
    <w:rsid w:val="00104BD8"/>
    <w:rsid w:val="001056EF"/>
    <w:rsid w:val="00106AB4"/>
    <w:rsid w:val="00110313"/>
    <w:rsid w:val="00114860"/>
    <w:rsid w:val="00122CA7"/>
    <w:rsid w:val="00125D30"/>
    <w:rsid w:val="0012713F"/>
    <w:rsid w:val="00132F3A"/>
    <w:rsid w:val="00137C54"/>
    <w:rsid w:val="001406DF"/>
    <w:rsid w:val="00142AF4"/>
    <w:rsid w:val="00145C57"/>
    <w:rsid w:val="00145CA8"/>
    <w:rsid w:val="001507D2"/>
    <w:rsid w:val="001510D2"/>
    <w:rsid w:val="0015420C"/>
    <w:rsid w:val="00154476"/>
    <w:rsid w:val="00154F44"/>
    <w:rsid w:val="00157F97"/>
    <w:rsid w:val="00160304"/>
    <w:rsid w:val="00163F8E"/>
    <w:rsid w:val="00164530"/>
    <w:rsid w:val="00164F4C"/>
    <w:rsid w:val="001657FE"/>
    <w:rsid w:val="00167773"/>
    <w:rsid w:val="00170F6C"/>
    <w:rsid w:val="001728AF"/>
    <w:rsid w:val="001729DD"/>
    <w:rsid w:val="00173604"/>
    <w:rsid w:val="00174DC6"/>
    <w:rsid w:val="00175AED"/>
    <w:rsid w:val="0017790F"/>
    <w:rsid w:val="00181F20"/>
    <w:rsid w:val="0018570B"/>
    <w:rsid w:val="00186564"/>
    <w:rsid w:val="001913FE"/>
    <w:rsid w:val="0019154B"/>
    <w:rsid w:val="00192BA7"/>
    <w:rsid w:val="00193A3C"/>
    <w:rsid w:val="00194359"/>
    <w:rsid w:val="00194577"/>
    <w:rsid w:val="00194C6F"/>
    <w:rsid w:val="00196DD4"/>
    <w:rsid w:val="00197C51"/>
    <w:rsid w:val="001A24F0"/>
    <w:rsid w:val="001A2647"/>
    <w:rsid w:val="001A2CFD"/>
    <w:rsid w:val="001A2D64"/>
    <w:rsid w:val="001A2F0C"/>
    <w:rsid w:val="001A4961"/>
    <w:rsid w:val="001A618C"/>
    <w:rsid w:val="001A6DBE"/>
    <w:rsid w:val="001A7693"/>
    <w:rsid w:val="001A7EC4"/>
    <w:rsid w:val="001B0086"/>
    <w:rsid w:val="001B132A"/>
    <w:rsid w:val="001B1702"/>
    <w:rsid w:val="001B17F8"/>
    <w:rsid w:val="001B517C"/>
    <w:rsid w:val="001B7A05"/>
    <w:rsid w:val="001C08B1"/>
    <w:rsid w:val="001C1C83"/>
    <w:rsid w:val="001C418B"/>
    <w:rsid w:val="001C4673"/>
    <w:rsid w:val="001C6E10"/>
    <w:rsid w:val="001D1638"/>
    <w:rsid w:val="001D5935"/>
    <w:rsid w:val="001E0691"/>
    <w:rsid w:val="001E1FB8"/>
    <w:rsid w:val="001E426D"/>
    <w:rsid w:val="001E4FAC"/>
    <w:rsid w:val="001E6B10"/>
    <w:rsid w:val="001E705B"/>
    <w:rsid w:val="001F527D"/>
    <w:rsid w:val="001F5B64"/>
    <w:rsid w:val="001F78EB"/>
    <w:rsid w:val="00200358"/>
    <w:rsid w:val="002034AD"/>
    <w:rsid w:val="00203F78"/>
    <w:rsid w:val="00206A07"/>
    <w:rsid w:val="00207C34"/>
    <w:rsid w:val="002104FF"/>
    <w:rsid w:val="002133B0"/>
    <w:rsid w:val="00213E92"/>
    <w:rsid w:val="002145A8"/>
    <w:rsid w:val="00214FA5"/>
    <w:rsid w:val="00217849"/>
    <w:rsid w:val="00221927"/>
    <w:rsid w:val="00221988"/>
    <w:rsid w:val="002219FA"/>
    <w:rsid w:val="002248B0"/>
    <w:rsid w:val="00224BF5"/>
    <w:rsid w:val="00226AAF"/>
    <w:rsid w:val="00226D8D"/>
    <w:rsid w:val="00230A77"/>
    <w:rsid w:val="00230B6B"/>
    <w:rsid w:val="00231E62"/>
    <w:rsid w:val="00233AAC"/>
    <w:rsid w:val="002340D3"/>
    <w:rsid w:val="00234C20"/>
    <w:rsid w:val="00236494"/>
    <w:rsid w:val="00236624"/>
    <w:rsid w:val="0024033E"/>
    <w:rsid w:val="002415D1"/>
    <w:rsid w:val="00242534"/>
    <w:rsid w:val="0024274D"/>
    <w:rsid w:val="0024279D"/>
    <w:rsid w:val="00244B58"/>
    <w:rsid w:val="00250BC3"/>
    <w:rsid w:val="002553D3"/>
    <w:rsid w:val="00255C92"/>
    <w:rsid w:val="00260E4A"/>
    <w:rsid w:val="00263458"/>
    <w:rsid w:val="00263B3D"/>
    <w:rsid w:val="00264B08"/>
    <w:rsid w:val="00265FD7"/>
    <w:rsid w:val="00270CA4"/>
    <w:rsid w:val="00272B05"/>
    <w:rsid w:val="002749EC"/>
    <w:rsid w:val="002766A7"/>
    <w:rsid w:val="00277C79"/>
    <w:rsid w:val="00277DF6"/>
    <w:rsid w:val="00280406"/>
    <w:rsid w:val="00280EF8"/>
    <w:rsid w:val="002823DD"/>
    <w:rsid w:val="00284BDC"/>
    <w:rsid w:val="0028535C"/>
    <w:rsid w:val="00286931"/>
    <w:rsid w:val="0029251E"/>
    <w:rsid w:val="0029391A"/>
    <w:rsid w:val="002948FB"/>
    <w:rsid w:val="00295A2B"/>
    <w:rsid w:val="00295E16"/>
    <w:rsid w:val="002A218B"/>
    <w:rsid w:val="002A2693"/>
    <w:rsid w:val="002A4404"/>
    <w:rsid w:val="002A5EE4"/>
    <w:rsid w:val="002A6D88"/>
    <w:rsid w:val="002A724B"/>
    <w:rsid w:val="002B128C"/>
    <w:rsid w:val="002B1FD0"/>
    <w:rsid w:val="002B64FC"/>
    <w:rsid w:val="002C292F"/>
    <w:rsid w:val="002C3FB5"/>
    <w:rsid w:val="002C4C09"/>
    <w:rsid w:val="002C5440"/>
    <w:rsid w:val="002C5743"/>
    <w:rsid w:val="002C797D"/>
    <w:rsid w:val="002D03B8"/>
    <w:rsid w:val="002D2367"/>
    <w:rsid w:val="002D2F6C"/>
    <w:rsid w:val="002D4E3C"/>
    <w:rsid w:val="002E0393"/>
    <w:rsid w:val="002E4A12"/>
    <w:rsid w:val="002E5625"/>
    <w:rsid w:val="002E5B18"/>
    <w:rsid w:val="002E632E"/>
    <w:rsid w:val="002E7254"/>
    <w:rsid w:val="002F0C04"/>
    <w:rsid w:val="002F2C05"/>
    <w:rsid w:val="002F4AF5"/>
    <w:rsid w:val="002F68B4"/>
    <w:rsid w:val="002F745E"/>
    <w:rsid w:val="003003A9"/>
    <w:rsid w:val="003019D7"/>
    <w:rsid w:val="00303750"/>
    <w:rsid w:val="00305095"/>
    <w:rsid w:val="0030688A"/>
    <w:rsid w:val="00307C85"/>
    <w:rsid w:val="00311E79"/>
    <w:rsid w:val="00312296"/>
    <w:rsid w:val="00313A4A"/>
    <w:rsid w:val="003172CF"/>
    <w:rsid w:val="003203AF"/>
    <w:rsid w:val="003222F1"/>
    <w:rsid w:val="0032248B"/>
    <w:rsid w:val="00322EFC"/>
    <w:rsid w:val="00322FB0"/>
    <w:rsid w:val="00323E8D"/>
    <w:rsid w:val="00324E17"/>
    <w:rsid w:val="003251D5"/>
    <w:rsid w:val="00325D88"/>
    <w:rsid w:val="00326329"/>
    <w:rsid w:val="003263C1"/>
    <w:rsid w:val="003268F4"/>
    <w:rsid w:val="00327175"/>
    <w:rsid w:val="0032725B"/>
    <w:rsid w:val="003273AB"/>
    <w:rsid w:val="00330CC6"/>
    <w:rsid w:val="00331D76"/>
    <w:rsid w:val="00332107"/>
    <w:rsid w:val="00332D98"/>
    <w:rsid w:val="00334914"/>
    <w:rsid w:val="00335793"/>
    <w:rsid w:val="0033709F"/>
    <w:rsid w:val="00337453"/>
    <w:rsid w:val="003378B2"/>
    <w:rsid w:val="003379CA"/>
    <w:rsid w:val="00342C57"/>
    <w:rsid w:val="00343F49"/>
    <w:rsid w:val="00345093"/>
    <w:rsid w:val="00346800"/>
    <w:rsid w:val="003511AA"/>
    <w:rsid w:val="003517BD"/>
    <w:rsid w:val="00351FD1"/>
    <w:rsid w:val="00351FE5"/>
    <w:rsid w:val="003521A9"/>
    <w:rsid w:val="003525BE"/>
    <w:rsid w:val="00353222"/>
    <w:rsid w:val="00355209"/>
    <w:rsid w:val="00356C95"/>
    <w:rsid w:val="00363829"/>
    <w:rsid w:val="003641F1"/>
    <w:rsid w:val="00364303"/>
    <w:rsid w:val="003658A6"/>
    <w:rsid w:val="00365D11"/>
    <w:rsid w:val="0036784D"/>
    <w:rsid w:val="00372A38"/>
    <w:rsid w:val="003733E9"/>
    <w:rsid w:val="00374331"/>
    <w:rsid w:val="003806D7"/>
    <w:rsid w:val="00380AC3"/>
    <w:rsid w:val="0038456D"/>
    <w:rsid w:val="003852AC"/>
    <w:rsid w:val="003854C8"/>
    <w:rsid w:val="0038589E"/>
    <w:rsid w:val="00386011"/>
    <w:rsid w:val="00386899"/>
    <w:rsid w:val="00390C6C"/>
    <w:rsid w:val="00393853"/>
    <w:rsid w:val="00393F40"/>
    <w:rsid w:val="003962B1"/>
    <w:rsid w:val="00396773"/>
    <w:rsid w:val="00396F87"/>
    <w:rsid w:val="00397D40"/>
    <w:rsid w:val="00397FC3"/>
    <w:rsid w:val="003A1100"/>
    <w:rsid w:val="003A2949"/>
    <w:rsid w:val="003A3ACC"/>
    <w:rsid w:val="003A4D52"/>
    <w:rsid w:val="003A680A"/>
    <w:rsid w:val="003A7437"/>
    <w:rsid w:val="003B1658"/>
    <w:rsid w:val="003B308A"/>
    <w:rsid w:val="003B39FB"/>
    <w:rsid w:val="003B60F7"/>
    <w:rsid w:val="003B69BC"/>
    <w:rsid w:val="003B710E"/>
    <w:rsid w:val="003B77BB"/>
    <w:rsid w:val="003B7F87"/>
    <w:rsid w:val="003C33CF"/>
    <w:rsid w:val="003C3FC9"/>
    <w:rsid w:val="003C4FD2"/>
    <w:rsid w:val="003C6071"/>
    <w:rsid w:val="003C62FE"/>
    <w:rsid w:val="003C7673"/>
    <w:rsid w:val="003D07D4"/>
    <w:rsid w:val="003D2281"/>
    <w:rsid w:val="003D682D"/>
    <w:rsid w:val="003E1F82"/>
    <w:rsid w:val="003E29C0"/>
    <w:rsid w:val="003E3115"/>
    <w:rsid w:val="003E475B"/>
    <w:rsid w:val="003E5184"/>
    <w:rsid w:val="003E6D6D"/>
    <w:rsid w:val="003F6845"/>
    <w:rsid w:val="003F760E"/>
    <w:rsid w:val="00401F34"/>
    <w:rsid w:val="0040674A"/>
    <w:rsid w:val="00411D3F"/>
    <w:rsid w:val="0041224A"/>
    <w:rsid w:val="004125C8"/>
    <w:rsid w:val="00412636"/>
    <w:rsid w:val="00412C47"/>
    <w:rsid w:val="00422255"/>
    <w:rsid w:val="00422D8D"/>
    <w:rsid w:val="00423772"/>
    <w:rsid w:val="004241CB"/>
    <w:rsid w:val="00424826"/>
    <w:rsid w:val="00424A68"/>
    <w:rsid w:val="00430037"/>
    <w:rsid w:val="004315DB"/>
    <w:rsid w:val="00431643"/>
    <w:rsid w:val="00434AC1"/>
    <w:rsid w:val="00441342"/>
    <w:rsid w:val="00443994"/>
    <w:rsid w:val="00444CCD"/>
    <w:rsid w:val="00446295"/>
    <w:rsid w:val="0044721C"/>
    <w:rsid w:val="00447730"/>
    <w:rsid w:val="0044797C"/>
    <w:rsid w:val="00452420"/>
    <w:rsid w:val="00452AA2"/>
    <w:rsid w:val="00453812"/>
    <w:rsid w:val="004570D3"/>
    <w:rsid w:val="00457AE4"/>
    <w:rsid w:val="00457AF0"/>
    <w:rsid w:val="00457FD9"/>
    <w:rsid w:val="0046012C"/>
    <w:rsid w:val="00460576"/>
    <w:rsid w:val="0046199F"/>
    <w:rsid w:val="00463769"/>
    <w:rsid w:val="004643F0"/>
    <w:rsid w:val="00466AAF"/>
    <w:rsid w:val="00467FDA"/>
    <w:rsid w:val="00472256"/>
    <w:rsid w:val="00473709"/>
    <w:rsid w:val="0047469F"/>
    <w:rsid w:val="00474A0A"/>
    <w:rsid w:val="00481459"/>
    <w:rsid w:val="00485E07"/>
    <w:rsid w:val="00486924"/>
    <w:rsid w:val="00487793"/>
    <w:rsid w:val="00490BF5"/>
    <w:rsid w:val="00490D7C"/>
    <w:rsid w:val="00490E35"/>
    <w:rsid w:val="00495123"/>
    <w:rsid w:val="00495EE4"/>
    <w:rsid w:val="0049722C"/>
    <w:rsid w:val="00497B9C"/>
    <w:rsid w:val="00497C62"/>
    <w:rsid w:val="00497D87"/>
    <w:rsid w:val="004A2E69"/>
    <w:rsid w:val="004B03A4"/>
    <w:rsid w:val="004B1FB0"/>
    <w:rsid w:val="004B263E"/>
    <w:rsid w:val="004B2C88"/>
    <w:rsid w:val="004B2D96"/>
    <w:rsid w:val="004B2F47"/>
    <w:rsid w:val="004B3489"/>
    <w:rsid w:val="004B442A"/>
    <w:rsid w:val="004B4C56"/>
    <w:rsid w:val="004B56A4"/>
    <w:rsid w:val="004B6757"/>
    <w:rsid w:val="004B780E"/>
    <w:rsid w:val="004C19B8"/>
    <w:rsid w:val="004C2776"/>
    <w:rsid w:val="004C543D"/>
    <w:rsid w:val="004C71EB"/>
    <w:rsid w:val="004C7375"/>
    <w:rsid w:val="004C7E92"/>
    <w:rsid w:val="004D0C6B"/>
    <w:rsid w:val="004D1D53"/>
    <w:rsid w:val="004D242D"/>
    <w:rsid w:val="004D6097"/>
    <w:rsid w:val="004D60E6"/>
    <w:rsid w:val="004D799D"/>
    <w:rsid w:val="004D7A15"/>
    <w:rsid w:val="004E0957"/>
    <w:rsid w:val="004E0DF0"/>
    <w:rsid w:val="004E66A7"/>
    <w:rsid w:val="004F02BC"/>
    <w:rsid w:val="004F0AB0"/>
    <w:rsid w:val="004F25CB"/>
    <w:rsid w:val="004F76B9"/>
    <w:rsid w:val="00500D8C"/>
    <w:rsid w:val="00501280"/>
    <w:rsid w:val="005013CB"/>
    <w:rsid w:val="00502FB4"/>
    <w:rsid w:val="00505FF3"/>
    <w:rsid w:val="00510F2D"/>
    <w:rsid w:val="00511796"/>
    <w:rsid w:val="00511A95"/>
    <w:rsid w:val="0051219B"/>
    <w:rsid w:val="00513C35"/>
    <w:rsid w:val="00513D86"/>
    <w:rsid w:val="00516B67"/>
    <w:rsid w:val="005205D8"/>
    <w:rsid w:val="005238C7"/>
    <w:rsid w:val="005250A7"/>
    <w:rsid w:val="0052525B"/>
    <w:rsid w:val="00525F12"/>
    <w:rsid w:val="005276B9"/>
    <w:rsid w:val="00527D71"/>
    <w:rsid w:val="00530D92"/>
    <w:rsid w:val="00530E3D"/>
    <w:rsid w:val="00531A00"/>
    <w:rsid w:val="005326C1"/>
    <w:rsid w:val="00532853"/>
    <w:rsid w:val="005350F7"/>
    <w:rsid w:val="0053731A"/>
    <w:rsid w:val="00537E29"/>
    <w:rsid w:val="00544AFD"/>
    <w:rsid w:val="005465AC"/>
    <w:rsid w:val="005466BD"/>
    <w:rsid w:val="005505A8"/>
    <w:rsid w:val="00550BB1"/>
    <w:rsid w:val="00553166"/>
    <w:rsid w:val="005532C4"/>
    <w:rsid w:val="00556019"/>
    <w:rsid w:val="005565CC"/>
    <w:rsid w:val="0056136E"/>
    <w:rsid w:val="0056491A"/>
    <w:rsid w:val="00566D67"/>
    <w:rsid w:val="00566F81"/>
    <w:rsid w:val="00570416"/>
    <w:rsid w:val="00571430"/>
    <w:rsid w:val="00571626"/>
    <w:rsid w:val="0057183D"/>
    <w:rsid w:val="00572753"/>
    <w:rsid w:val="005727B0"/>
    <w:rsid w:val="00575749"/>
    <w:rsid w:val="0057705E"/>
    <w:rsid w:val="00577C07"/>
    <w:rsid w:val="005821C1"/>
    <w:rsid w:val="00582E26"/>
    <w:rsid w:val="00583574"/>
    <w:rsid w:val="00594846"/>
    <w:rsid w:val="00594977"/>
    <w:rsid w:val="005A5158"/>
    <w:rsid w:val="005A5C94"/>
    <w:rsid w:val="005A7044"/>
    <w:rsid w:val="005A7867"/>
    <w:rsid w:val="005B2EF4"/>
    <w:rsid w:val="005B3223"/>
    <w:rsid w:val="005B5351"/>
    <w:rsid w:val="005B5FE6"/>
    <w:rsid w:val="005B6070"/>
    <w:rsid w:val="005B6514"/>
    <w:rsid w:val="005B743C"/>
    <w:rsid w:val="005B7808"/>
    <w:rsid w:val="005C1125"/>
    <w:rsid w:val="005C1514"/>
    <w:rsid w:val="005C26AB"/>
    <w:rsid w:val="005C31E7"/>
    <w:rsid w:val="005C3B9A"/>
    <w:rsid w:val="005C6F32"/>
    <w:rsid w:val="005D1BDE"/>
    <w:rsid w:val="005D3477"/>
    <w:rsid w:val="005D6AAF"/>
    <w:rsid w:val="005D783C"/>
    <w:rsid w:val="005E08B5"/>
    <w:rsid w:val="005E2115"/>
    <w:rsid w:val="005E4698"/>
    <w:rsid w:val="005E5895"/>
    <w:rsid w:val="005E6F8B"/>
    <w:rsid w:val="005E7B88"/>
    <w:rsid w:val="005E7CF2"/>
    <w:rsid w:val="005F2867"/>
    <w:rsid w:val="005F29A5"/>
    <w:rsid w:val="005F2EF9"/>
    <w:rsid w:val="005F43CE"/>
    <w:rsid w:val="005F4501"/>
    <w:rsid w:val="005F4E12"/>
    <w:rsid w:val="005F4F5C"/>
    <w:rsid w:val="005F5D1A"/>
    <w:rsid w:val="005F7282"/>
    <w:rsid w:val="005F7486"/>
    <w:rsid w:val="00602682"/>
    <w:rsid w:val="0060435C"/>
    <w:rsid w:val="00604DB8"/>
    <w:rsid w:val="00607F5A"/>
    <w:rsid w:val="006115F1"/>
    <w:rsid w:val="006133FD"/>
    <w:rsid w:val="006169D7"/>
    <w:rsid w:val="00617309"/>
    <w:rsid w:val="00617F4A"/>
    <w:rsid w:val="00620DA9"/>
    <w:rsid w:val="00620DE3"/>
    <w:rsid w:val="006246F2"/>
    <w:rsid w:val="0062517D"/>
    <w:rsid w:val="006252CA"/>
    <w:rsid w:val="0062672D"/>
    <w:rsid w:val="006270C2"/>
    <w:rsid w:val="0062765A"/>
    <w:rsid w:val="0063022E"/>
    <w:rsid w:val="00630A8D"/>
    <w:rsid w:val="00634402"/>
    <w:rsid w:val="006344CE"/>
    <w:rsid w:val="006349FB"/>
    <w:rsid w:val="00635782"/>
    <w:rsid w:val="00635907"/>
    <w:rsid w:val="00636F47"/>
    <w:rsid w:val="00637B7D"/>
    <w:rsid w:val="00641218"/>
    <w:rsid w:val="00642859"/>
    <w:rsid w:val="00642874"/>
    <w:rsid w:val="00643D0C"/>
    <w:rsid w:val="0064526F"/>
    <w:rsid w:val="0064598A"/>
    <w:rsid w:val="0064694A"/>
    <w:rsid w:val="006504F6"/>
    <w:rsid w:val="006510E1"/>
    <w:rsid w:val="00652400"/>
    <w:rsid w:val="006537CF"/>
    <w:rsid w:val="0065550D"/>
    <w:rsid w:val="00660C67"/>
    <w:rsid w:val="00661BD8"/>
    <w:rsid w:val="00662C1B"/>
    <w:rsid w:val="00665B89"/>
    <w:rsid w:val="0066607B"/>
    <w:rsid w:val="00670D6E"/>
    <w:rsid w:val="00670E2B"/>
    <w:rsid w:val="0067124D"/>
    <w:rsid w:val="0067298B"/>
    <w:rsid w:val="00675851"/>
    <w:rsid w:val="00675C43"/>
    <w:rsid w:val="00677194"/>
    <w:rsid w:val="00680D58"/>
    <w:rsid w:val="00681467"/>
    <w:rsid w:val="006817D0"/>
    <w:rsid w:val="00682365"/>
    <w:rsid w:val="00682816"/>
    <w:rsid w:val="00683024"/>
    <w:rsid w:val="0068314B"/>
    <w:rsid w:val="00683F56"/>
    <w:rsid w:val="00684068"/>
    <w:rsid w:val="00685D9C"/>
    <w:rsid w:val="00690459"/>
    <w:rsid w:val="006910B3"/>
    <w:rsid w:val="0069182D"/>
    <w:rsid w:val="00692F67"/>
    <w:rsid w:val="006939BA"/>
    <w:rsid w:val="006944BA"/>
    <w:rsid w:val="00695859"/>
    <w:rsid w:val="00696677"/>
    <w:rsid w:val="00697DBF"/>
    <w:rsid w:val="006A0D3D"/>
    <w:rsid w:val="006A2037"/>
    <w:rsid w:val="006A21D6"/>
    <w:rsid w:val="006A4526"/>
    <w:rsid w:val="006A6EA5"/>
    <w:rsid w:val="006A77CD"/>
    <w:rsid w:val="006B0D8B"/>
    <w:rsid w:val="006B259C"/>
    <w:rsid w:val="006B306A"/>
    <w:rsid w:val="006B6189"/>
    <w:rsid w:val="006B7B92"/>
    <w:rsid w:val="006C4F1F"/>
    <w:rsid w:val="006C67E1"/>
    <w:rsid w:val="006C7346"/>
    <w:rsid w:val="006D18A8"/>
    <w:rsid w:val="006D2C5A"/>
    <w:rsid w:val="006D6398"/>
    <w:rsid w:val="006D743D"/>
    <w:rsid w:val="006E08B6"/>
    <w:rsid w:val="006E1937"/>
    <w:rsid w:val="006E1E01"/>
    <w:rsid w:val="006E5270"/>
    <w:rsid w:val="006E65B5"/>
    <w:rsid w:val="006E67EB"/>
    <w:rsid w:val="006E6A33"/>
    <w:rsid w:val="006E6A75"/>
    <w:rsid w:val="006E6F22"/>
    <w:rsid w:val="006F01D6"/>
    <w:rsid w:val="006F4413"/>
    <w:rsid w:val="006F4564"/>
    <w:rsid w:val="006F4B1F"/>
    <w:rsid w:val="006F4E86"/>
    <w:rsid w:val="006F56D6"/>
    <w:rsid w:val="006F5A04"/>
    <w:rsid w:val="006F72DE"/>
    <w:rsid w:val="007007B2"/>
    <w:rsid w:val="00702ACB"/>
    <w:rsid w:val="007049AB"/>
    <w:rsid w:val="007074B9"/>
    <w:rsid w:val="00707E16"/>
    <w:rsid w:val="0071221F"/>
    <w:rsid w:val="00722219"/>
    <w:rsid w:val="0072236A"/>
    <w:rsid w:val="007224EF"/>
    <w:rsid w:val="0072350D"/>
    <w:rsid w:val="00724533"/>
    <w:rsid w:val="0072518C"/>
    <w:rsid w:val="0072521C"/>
    <w:rsid w:val="00725ECF"/>
    <w:rsid w:val="00725F65"/>
    <w:rsid w:val="00726B8B"/>
    <w:rsid w:val="0073172F"/>
    <w:rsid w:val="007317F5"/>
    <w:rsid w:val="00732D57"/>
    <w:rsid w:val="00734F0E"/>
    <w:rsid w:val="00735529"/>
    <w:rsid w:val="00736230"/>
    <w:rsid w:val="00740247"/>
    <w:rsid w:val="007431F0"/>
    <w:rsid w:val="0074320F"/>
    <w:rsid w:val="00744CD8"/>
    <w:rsid w:val="007501FD"/>
    <w:rsid w:val="007541B1"/>
    <w:rsid w:val="007559D4"/>
    <w:rsid w:val="00756F47"/>
    <w:rsid w:val="00762ADD"/>
    <w:rsid w:val="00762E54"/>
    <w:rsid w:val="00767EA7"/>
    <w:rsid w:val="007733B2"/>
    <w:rsid w:val="00773619"/>
    <w:rsid w:val="00773C18"/>
    <w:rsid w:val="00774BC9"/>
    <w:rsid w:val="0077591C"/>
    <w:rsid w:val="00781412"/>
    <w:rsid w:val="00781461"/>
    <w:rsid w:val="00782816"/>
    <w:rsid w:val="007831F6"/>
    <w:rsid w:val="00783908"/>
    <w:rsid w:val="00783C40"/>
    <w:rsid w:val="00784824"/>
    <w:rsid w:val="00791FA1"/>
    <w:rsid w:val="00792077"/>
    <w:rsid w:val="00793842"/>
    <w:rsid w:val="00795821"/>
    <w:rsid w:val="007A2C04"/>
    <w:rsid w:val="007A3D0B"/>
    <w:rsid w:val="007B09A1"/>
    <w:rsid w:val="007B37C9"/>
    <w:rsid w:val="007B7B3E"/>
    <w:rsid w:val="007C1C88"/>
    <w:rsid w:val="007C4970"/>
    <w:rsid w:val="007C71D3"/>
    <w:rsid w:val="007D0065"/>
    <w:rsid w:val="007D0ADB"/>
    <w:rsid w:val="007D120A"/>
    <w:rsid w:val="007D17FC"/>
    <w:rsid w:val="007D1D63"/>
    <w:rsid w:val="007D228F"/>
    <w:rsid w:val="007D2AD9"/>
    <w:rsid w:val="007D3D1C"/>
    <w:rsid w:val="007D3F95"/>
    <w:rsid w:val="007D5722"/>
    <w:rsid w:val="007D5E0B"/>
    <w:rsid w:val="007E2AB5"/>
    <w:rsid w:val="007E4B58"/>
    <w:rsid w:val="007E64FA"/>
    <w:rsid w:val="007E7961"/>
    <w:rsid w:val="007F238C"/>
    <w:rsid w:val="007F242A"/>
    <w:rsid w:val="007F2D39"/>
    <w:rsid w:val="007F4972"/>
    <w:rsid w:val="007F5CE6"/>
    <w:rsid w:val="007F5F92"/>
    <w:rsid w:val="00800C8B"/>
    <w:rsid w:val="00802450"/>
    <w:rsid w:val="00803880"/>
    <w:rsid w:val="0080463E"/>
    <w:rsid w:val="008065B3"/>
    <w:rsid w:val="008078DD"/>
    <w:rsid w:val="008113A9"/>
    <w:rsid w:val="0081288A"/>
    <w:rsid w:val="00816D23"/>
    <w:rsid w:val="00821D25"/>
    <w:rsid w:val="00825118"/>
    <w:rsid w:val="00825A83"/>
    <w:rsid w:val="008268A7"/>
    <w:rsid w:val="00827097"/>
    <w:rsid w:val="0082777E"/>
    <w:rsid w:val="008304EA"/>
    <w:rsid w:val="0083469B"/>
    <w:rsid w:val="00840153"/>
    <w:rsid w:val="0084314B"/>
    <w:rsid w:val="008452FE"/>
    <w:rsid w:val="00846588"/>
    <w:rsid w:val="00846993"/>
    <w:rsid w:val="00847429"/>
    <w:rsid w:val="0085199D"/>
    <w:rsid w:val="00852E49"/>
    <w:rsid w:val="00852FD5"/>
    <w:rsid w:val="008538F5"/>
    <w:rsid w:val="00855001"/>
    <w:rsid w:val="00857781"/>
    <w:rsid w:val="00857FD0"/>
    <w:rsid w:val="00860677"/>
    <w:rsid w:val="0086168B"/>
    <w:rsid w:val="00861ECF"/>
    <w:rsid w:val="00862831"/>
    <w:rsid w:val="0086361B"/>
    <w:rsid w:val="00864BA8"/>
    <w:rsid w:val="00865450"/>
    <w:rsid w:val="00867D82"/>
    <w:rsid w:val="008724E1"/>
    <w:rsid w:val="00875106"/>
    <w:rsid w:val="00875BF0"/>
    <w:rsid w:val="008770F1"/>
    <w:rsid w:val="00877F19"/>
    <w:rsid w:val="0088431D"/>
    <w:rsid w:val="00885244"/>
    <w:rsid w:val="00890351"/>
    <w:rsid w:val="00890B5B"/>
    <w:rsid w:val="008911E3"/>
    <w:rsid w:val="00891DE3"/>
    <w:rsid w:val="00892176"/>
    <w:rsid w:val="00892784"/>
    <w:rsid w:val="008933BC"/>
    <w:rsid w:val="008934B4"/>
    <w:rsid w:val="008949A3"/>
    <w:rsid w:val="008A0A38"/>
    <w:rsid w:val="008A2C5C"/>
    <w:rsid w:val="008A4D25"/>
    <w:rsid w:val="008A7A2E"/>
    <w:rsid w:val="008A7FA1"/>
    <w:rsid w:val="008B6055"/>
    <w:rsid w:val="008C01DF"/>
    <w:rsid w:val="008C0504"/>
    <w:rsid w:val="008C29F7"/>
    <w:rsid w:val="008C2A3C"/>
    <w:rsid w:val="008C4C59"/>
    <w:rsid w:val="008C55CE"/>
    <w:rsid w:val="008C581E"/>
    <w:rsid w:val="008C5CA3"/>
    <w:rsid w:val="008D098D"/>
    <w:rsid w:val="008D5A28"/>
    <w:rsid w:val="008D6B75"/>
    <w:rsid w:val="008E08D7"/>
    <w:rsid w:val="008E1A05"/>
    <w:rsid w:val="008E2647"/>
    <w:rsid w:val="008E466B"/>
    <w:rsid w:val="008E48E4"/>
    <w:rsid w:val="008E5181"/>
    <w:rsid w:val="008F03AA"/>
    <w:rsid w:val="008F2A6D"/>
    <w:rsid w:val="008F3FE4"/>
    <w:rsid w:val="008F4C83"/>
    <w:rsid w:val="008F5F94"/>
    <w:rsid w:val="00903100"/>
    <w:rsid w:val="009031CF"/>
    <w:rsid w:val="00905919"/>
    <w:rsid w:val="00905F51"/>
    <w:rsid w:val="00905FA0"/>
    <w:rsid w:val="00906F38"/>
    <w:rsid w:val="00910533"/>
    <w:rsid w:val="00910B44"/>
    <w:rsid w:val="0091120E"/>
    <w:rsid w:val="00911A27"/>
    <w:rsid w:val="0091377E"/>
    <w:rsid w:val="00914D4F"/>
    <w:rsid w:val="009157D6"/>
    <w:rsid w:val="009177BB"/>
    <w:rsid w:val="0091783C"/>
    <w:rsid w:val="00920E25"/>
    <w:rsid w:val="00921B84"/>
    <w:rsid w:val="0092209E"/>
    <w:rsid w:val="009240DE"/>
    <w:rsid w:val="009248C9"/>
    <w:rsid w:val="00924E70"/>
    <w:rsid w:val="0092516C"/>
    <w:rsid w:val="009251FA"/>
    <w:rsid w:val="009271E0"/>
    <w:rsid w:val="00927974"/>
    <w:rsid w:val="009301C2"/>
    <w:rsid w:val="009309FD"/>
    <w:rsid w:val="00930C6A"/>
    <w:rsid w:val="0093117E"/>
    <w:rsid w:val="0093171D"/>
    <w:rsid w:val="00932944"/>
    <w:rsid w:val="009367D6"/>
    <w:rsid w:val="00937576"/>
    <w:rsid w:val="0093761E"/>
    <w:rsid w:val="009415A7"/>
    <w:rsid w:val="00942732"/>
    <w:rsid w:val="00943F50"/>
    <w:rsid w:val="00945851"/>
    <w:rsid w:val="0095294C"/>
    <w:rsid w:val="00952E2F"/>
    <w:rsid w:val="009556F1"/>
    <w:rsid w:val="00961644"/>
    <w:rsid w:val="00963E62"/>
    <w:rsid w:val="0097031C"/>
    <w:rsid w:val="00972D53"/>
    <w:rsid w:val="00973BF1"/>
    <w:rsid w:val="00973CF3"/>
    <w:rsid w:val="00974C31"/>
    <w:rsid w:val="009766C1"/>
    <w:rsid w:val="00983325"/>
    <w:rsid w:val="00985121"/>
    <w:rsid w:val="0098591F"/>
    <w:rsid w:val="00986C09"/>
    <w:rsid w:val="009876BE"/>
    <w:rsid w:val="00992591"/>
    <w:rsid w:val="00992D91"/>
    <w:rsid w:val="00993614"/>
    <w:rsid w:val="00994898"/>
    <w:rsid w:val="00995303"/>
    <w:rsid w:val="00996002"/>
    <w:rsid w:val="009968E8"/>
    <w:rsid w:val="00997FD2"/>
    <w:rsid w:val="009A445C"/>
    <w:rsid w:val="009A6184"/>
    <w:rsid w:val="009B17E8"/>
    <w:rsid w:val="009B18CC"/>
    <w:rsid w:val="009B30E8"/>
    <w:rsid w:val="009B4557"/>
    <w:rsid w:val="009B4642"/>
    <w:rsid w:val="009B4EDC"/>
    <w:rsid w:val="009B7894"/>
    <w:rsid w:val="009C06E9"/>
    <w:rsid w:val="009C1744"/>
    <w:rsid w:val="009C36E3"/>
    <w:rsid w:val="009C5572"/>
    <w:rsid w:val="009C576F"/>
    <w:rsid w:val="009C6E45"/>
    <w:rsid w:val="009C71CD"/>
    <w:rsid w:val="009D1112"/>
    <w:rsid w:val="009D207F"/>
    <w:rsid w:val="009D23DD"/>
    <w:rsid w:val="009D6B94"/>
    <w:rsid w:val="009D7535"/>
    <w:rsid w:val="009D7F1E"/>
    <w:rsid w:val="009E0BBC"/>
    <w:rsid w:val="009E1434"/>
    <w:rsid w:val="009E22E9"/>
    <w:rsid w:val="009E2D57"/>
    <w:rsid w:val="009E7A0B"/>
    <w:rsid w:val="009F1725"/>
    <w:rsid w:val="009F196C"/>
    <w:rsid w:val="009F1EA5"/>
    <w:rsid w:val="009F36DE"/>
    <w:rsid w:val="009F3E1C"/>
    <w:rsid w:val="009F5A01"/>
    <w:rsid w:val="00A01660"/>
    <w:rsid w:val="00A02624"/>
    <w:rsid w:val="00A02D73"/>
    <w:rsid w:val="00A03429"/>
    <w:rsid w:val="00A03846"/>
    <w:rsid w:val="00A03A1E"/>
    <w:rsid w:val="00A04A75"/>
    <w:rsid w:val="00A05137"/>
    <w:rsid w:val="00A060EA"/>
    <w:rsid w:val="00A062F2"/>
    <w:rsid w:val="00A0681A"/>
    <w:rsid w:val="00A078B8"/>
    <w:rsid w:val="00A11740"/>
    <w:rsid w:val="00A13E28"/>
    <w:rsid w:val="00A13F50"/>
    <w:rsid w:val="00A2070A"/>
    <w:rsid w:val="00A20773"/>
    <w:rsid w:val="00A2299E"/>
    <w:rsid w:val="00A24A2A"/>
    <w:rsid w:val="00A24A85"/>
    <w:rsid w:val="00A24BA4"/>
    <w:rsid w:val="00A26549"/>
    <w:rsid w:val="00A279B8"/>
    <w:rsid w:val="00A27B4D"/>
    <w:rsid w:val="00A27CF3"/>
    <w:rsid w:val="00A306C6"/>
    <w:rsid w:val="00A31C56"/>
    <w:rsid w:val="00A32B20"/>
    <w:rsid w:val="00A33951"/>
    <w:rsid w:val="00A34C6D"/>
    <w:rsid w:val="00A40F2F"/>
    <w:rsid w:val="00A455D0"/>
    <w:rsid w:val="00A46A8E"/>
    <w:rsid w:val="00A4703A"/>
    <w:rsid w:val="00A5162A"/>
    <w:rsid w:val="00A51F6D"/>
    <w:rsid w:val="00A53610"/>
    <w:rsid w:val="00A5421B"/>
    <w:rsid w:val="00A54B9C"/>
    <w:rsid w:val="00A56B15"/>
    <w:rsid w:val="00A61054"/>
    <w:rsid w:val="00A6187B"/>
    <w:rsid w:val="00A6350E"/>
    <w:rsid w:val="00A63BA9"/>
    <w:rsid w:val="00A6444C"/>
    <w:rsid w:val="00A64D29"/>
    <w:rsid w:val="00A74A18"/>
    <w:rsid w:val="00A74DD0"/>
    <w:rsid w:val="00A74F02"/>
    <w:rsid w:val="00A75CF0"/>
    <w:rsid w:val="00A77454"/>
    <w:rsid w:val="00A7791A"/>
    <w:rsid w:val="00A81399"/>
    <w:rsid w:val="00A83519"/>
    <w:rsid w:val="00A85BB9"/>
    <w:rsid w:val="00A860B1"/>
    <w:rsid w:val="00A905FE"/>
    <w:rsid w:val="00A92051"/>
    <w:rsid w:val="00A92688"/>
    <w:rsid w:val="00A94108"/>
    <w:rsid w:val="00A9526B"/>
    <w:rsid w:val="00AA4ACB"/>
    <w:rsid w:val="00AA58E9"/>
    <w:rsid w:val="00AA632E"/>
    <w:rsid w:val="00AB079E"/>
    <w:rsid w:val="00AB15FA"/>
    <w:rsid w:val="00AB4401"/>
    <w:rsid w:val="00AB4FDB"/>
    <w:rsid w:val="00AB62D3"/>
    <w:rsid w:val="00AC115E"/>
    <w:rsid w:val="00AC1C83"/>
    <w:rsid w:val="00AC1E6C"/>
    <w:rsid w:val="00AC1F63"/>
    <w:rsid w:val="00AC3804"/>
    <w:rsid w:val="00AC3E2E"/>
    <w:rsid w:val="00AC5B4A"/>
    <w:rsid w:val="00AD05C0"/>
    <w:rsid w:val="00AD2215"/>
    <w:rsid w:val="00AD229D"/>
    <w:rsid w:val="00AD23E4"/>
    <w:rsid w:val="00AD24F7"/>
    <w:rsid w:val="00AD7E47"/>
    <w:rsid w:val="00AE1B61"/>
    <w:rsid w:val="00AE297F"/>
    <w:rsid w:val="00AE5B50"/>
    <w:rsid w:val="00AE6D55"/>
    <w:rsid w:val="00AF2E8A"/>
    <w:rsid w:val="00AF6020"/>
    <w:rsid w:val="00AF6809"/>
    <w:rsid w:val="00AF6C25"/>
    <w:rsid w:val="00AF75AB"/>
    <w:rsid w:val="00B013A7"/>
    <w:rsid w:val="00B072AC"/>
    <w:rsid w:val="00B07565"/>
    <w:rsid w:val="00B12973"/>
    <w:rsid w:val="00B13474"/>
    <w:rsid w:val="00B142B8"/>
    <w:rsid w:val="00B1481D"/>
    <w:rsid w:val="00B17C79"/>
    <w:rsid w:val="00B228DC"/>
    <w:rsid w:val="00B23C28"/>
    <w:rsid w:val="00B26E3C"/>
    <w:rsid w:val="00B30533"/>
    <w:rsid w:val="00B30983"/>
    <w:rsid w:val="00B30C01"/>
    <w:rsid w:val="00B317A5"/>
    <w:rsid w:val="00B32279"/>
    <w:rsid w:val="00B3257B"/>
    <w:rsid w:val="00B32F24"/>
    <w:rsid w:val="00B353BA"/>
    <w:rsid w:val="00B35F17"/>
    <w:rsid w:val="00B36411"/>
    <w:rsid w:val="00B40AAA"/>
    <w:rsid w:val="00B40E2B"/>
    <w:rsid w:val="00B41745"/>
    <w:rsid w:val="00B41BF4"/>
    <w:rsid w:val="00B41CAB"/>
    <w:rsid w:val="00B420AB"/>
    <w:rsid w:val="00B42BBA"/>
    <w:rsid w:val="00B44F6D"/>
    <w:rsid w:val="00B46886"/>
    <w:rsid w:val="00B46A5E"/>
    <w:rsid w:val="00B46DFF"/>
    <w:rsid w:val="00B509E2"/>
    <w:rsid w:val="00B57B93"/>
    <w:rsid w:val="00B6038A"/>
    <w:rsid w:val="00B60982"/>
    <w:rsid w:val="00B613CB"/>
    <w:rsid w:val="00B62E50"/>
    <w:rsid w:val="00B63C49"/>
    <w:rsid w:val="00B657F7"/>
    <w:rsid w:val="00B65BA3"/>
    <w:rsid w:val="00B66E18"/>
    <w:rsid w:val="00B66F72"/>
    <w:rsid w:val="00B74180"/>
    <w:rsid w:val="00B75EC7"/>
    <w:rsid w:val="00B80D22"/>
    <w:rsid w:val="00B81C5D"/>
    <w:rsid w:val="00B82BB6"/>
    <w:rsid w:val="00B84DBC"/>
    <w:rsid w:val="00B866B3"/>
    <w:rsid w:val="00B900F0"/>
    <w:rsid w:val="00B91875"/>
    <w:rsid w:val="00B9319E"/>
    <w:rsid w:val="00B9534A"/>
    <w:rsid w:val="00B97BDB"/>
    <w:rsid w:val="00BA5DE5"/>
    <w:rsid w:val="00BB4699"/>
    <w:rsid w:val="00BB5D1B"/>
    <w:rsid w:val="00BD0FAB"/>
    <w:rsid w:val="00BD1119"/>
    <w:rsid w:val="00BD181D"/>
    <w:rsid w:val="00BD21B4"/>
    <w:rsid w:val="00BD6209"/>
    <w:rsid w:val="00BD7563"/>
    <w:rsid w:val="00BE0E72"/>
    <w:rsid w:val="00BE51B7"/>
    <w:rsid w:val="00BE53E0"/>
    <w:rsid w:val="00BE5FB5"/>
    <w:rsid w:val="00BE680E"/>
    <w:rsid w:val="00BF0971"/>
    <w:rsid w:val="00BF7141"/>
    <w:rsid w:val="00C00E52"/>
    <w:rsid w:val="00C042F0"/>
    <w:rsid w:val="00C043EE"/>
    <w:rsid w:val="00C04DE7"/>
    <w:rsid w:val="00C0614C"/>
    <w:rsid w:val="00C07E28"/>
    <w:rsid w:val="00C12CAB"/>
    <w:rsid w:val="00C12D61"/>
    <w:rsid w:val="00C136F2"/>
    <w:rsid w:val="00C15152"/>
    <w:rsid w:val="00C1533A"/>
    <w:rsid w:val="00C17B64"/>
    <w:rsid w:val="00C21102"/>
    <w:rsid w:val="00C22194"/>
    <w:rsid w:val="00C25357"/>
    <w:rsid w:val="00C26F1A"/>
    <w:rsid w:val="00C270FE"/>
    <w:rsid w:val="00C30A57"/>
    <w:rsid w:val="00C316A0"/>
    <w:rsid w:val="00C3381F"/>
    <w:rsid w:val="00C33A5D"/>
    <w:rsid w:val="00C41159"/>
    <w:rsid w:val="00C4159D"/>
    <w:rsid w:val="00C416DD"/>
    <w:rsid w:val="00C43EBA"/>
    <w:rsid w:val="00C466D3"/>
    <w:rsid w:val="00C52701"/>
    <w:rsid w:val="00C557A9"/>
    <w:rsid w:val="00C566C4"/>
    <w:rsid w:val="00C56A16"/>
    <w:rsid w:val="00C6442B"/>
    <w:rsid w:val="00C6493F"/>
    <w:rsid w:val="00C675CE"/>
    <w:rsid w:val="00C70633"/>
    <w:rsid w:val="00C7500E"/>
    <w:rsid w:val="00C77807"/>
    <w:rsid w:val="00C8254F"/>
    <w:rsid w:val="00C82682"/>
    <w:rsid w:val="00C84E38"/>
    <w:rsid w:val="00C876CF"/>
    <w:rsid w:val="00C87977"/>
    <w:rsid w:val="00C912AE"/>
    <w:rsid w:val="00C91DFE"/>
    <w:rsid w:val="00C925DE"/>
    <w:rsid w:val="00C95410"/>
    <w:rsid w:val="00CA046E"/>
    <w:rsid w:val="00CA0681"/>
    <w:rsid w:val="00CA07ED"/>
    <w:rsid w:val="00CA3B13"/>
    <w:rsid w:val="00CA3B99"/>
    <w:rsid w:val="00CA5E4C"/>
    <w:rsid w:val="00CA72C8"/>
    <w:rsid w:val="00CA79B5"/>
    <w:rsid w:val="00CA7B18"/>
    <w:rsid w:val="00CB1944"/>
    <w:rsid w:val="00CB2279"/>
    <w:rsid w:val="00CB2741"/>
    <w:rsid w:val="00CB2F7D"/>
    <w:rsid w:val="00CB4213"/>
    <w:rsid w:val="00CB625F"/>
    <w:rsid w:val="00CB66FA"/>
    <w:rsid w:val="00CC0530"/>
    <w:rsid w:val="00CC0E6D"/>
    <w:rsid w:val="00CC12FD"/>
    <w:rsid w:val="00CC269F"/>
    <w:rsid w:val="00CC5F6A"/>
    <w:rsid w:val="00CC6620"/>
    <w:rsid w:val="00CD21EE"/>
    <w:rsid w:val="00CD232B"/>
    <w:rsid w:val="00CD3831"/>
    <w:rsid w:val="00CD3E07"/>
    <w:rsid w:val="00CD51D4"/>
    <w:rsid w:val="00CD7AF9"/>
    <w:rsid w:val="00CD7BE3"/>
    <w:rsid w:val="00CE093E"/>
    <w:rsid w:val="00CE2085"/>
    <w:rsid w:val="00CE5051"/>
    <w:rsid w:val="00CF04DB"/>
    <w:rsid w:val="00CF1601"/>
    <w:rsid w:val="00CF1F51"/>
    <w:rsid w:val="00CF374B"/>
    <w:rsid w:val="00CF3DFB"/>
    <w:rsid w:val="00CF3F8E"/>
    <w:rsid w:val="00D03DD2"/>
    <w:rsid w:val="00D03E59"/>
    <w:rsid w:val="00D05748"/>
    <w:rsid w:val="00D067A0"/>
    <w:rsid w:val="00D06BAD"/>
    <w:rsid w:val="00D07689"/>
    <w:rsid w:val="00D07ED5"/>
    <w:rsid w:val="00D12FB7"/>
    <w:rsid w:val="00D130EA"/>
    <w:rsid w:val="00D13879"/>
    <w:rsid w:val="00D146CE"/>
    <w:rsid w:val="00D150F4"/>
    <w:rsid w:val="00D15D74"/>
    <w:rsid w:val="00D172CF"/>
    <w:rsid w:val="00D174B1"/>
    <w:rsid w:val="00D23A9D"/>
    <w:rsid w:val="00D27227"/>
    <w:rsid w:val="00D3023F"/>
    <w:rsid w:val="00D311AA"/>
    <w:rsid w:val="00D31A91"/>
    <w:rsid w:val="00D32655"/>
    <w:rsid w:val="00D340E9"/>
    <w:rsid w:val="00D3498F"/>
    <w:rsid w:val="00D369EC"/>
    <w:rsid w:val="00D40544"/>
    <w:rsid w:val="00D446D5"/>
    <w:rsid w:val="00D449F8"/>
    <w:rsid w:val="00D44F5F"/>
    <w:rsid w:val="00D46DA7"/>
    <w:rsid w:val="00D50F20"/>
    <w:rsid w:val="00D52776"/>
    <w:rsid w:val="00D550E8"/>
    <w:rsid w:val="00D56C9B"/>
    <w:rsid w:val="00D57671"/>
    <w:rsid w:val="00D57E7E"/>
    <w:rsid w:val="00D627D7"/>
    <w:rsid w:val="00D63729"/>
    <w:rsid w:val="00D6416F"/>
    <w:rsid w:val="00D64B08"/>
    <w:rsid w:val="00D65325"/>
    <w:rsid w:val="00D70DB2"/>
    <w:rsid w:val="00D71283"/>
    <w:rsid w:val="00D715DB"/>
    <w:rsid w:val="00D75465"/>
    <w:rsid w:val="00D75CD7"/>
    <w:rsid w:val="00D764EC"/>
    <w:rsid w:val="00D80F04"/>
    <w:rsid w:val="00D827C0"/>
    <w:rsid w:val="00D834B0"/>
    <w:rsid w:val="00D844AF"/>
    <w:rsid w:val="00D851BD"/>
    <w:rsid w:val="00D86218"/>
    <w:rsid w:val="00D86E02"/>
    <w:rsid w:val="00D8736C"/>
    <w:rsid w:val="00D87ED4"/>
    <w:rsid w:val="00D906A0"/>
    <w:rsid w:val="00D91C75"/>
    <w:rsid w:val="00D933F6"/>
    <w:rsid w:val="00D936A2"/>
    <w:rsid w:val="00D96848"/>
    <w:rsid w:val="00D96D71"/>
    <w:rsid w:val="00DA0202"/>
    <w:rsid w:val="00DA1834"/>
    <w:rsid w:val="00DA1F3A"/>
    <w:rsid w:val="00DA31E5"/>
    <w:rsid w:val="00DA36CE"/>
    <w:rsid w:val="00DA3AE1"/>
    <w:rsid w:val="00DA3F3F"/>
    <w:rsid w:val="00DA541D"/>
    <w:rsid w:val="00DA79AA"/>
    <w:rsid w:val="00DB10AA"/>
    <w:rsid w:val="00DB1488"/>
    <w:rsid w:val="00DB5BB7"/>
    <w:rsid w:val="00DC231D"/>
    <w:rsid w:val="00DC3E26"/>
    <w:rsid w:val="00DC4C01"/>
    <w:rsid w:val="00DC7CD2"/>
    <w:rsid w:val="00DD2B2C"/>
    <w:rsid w:val="00DD4590"/>
    <w:rsid w:val="00DD78DA"/>
    <w:rsid w:val="00DE183C"/>
    <w:rsid w:val="00DE43AB"/>
    <w:rsid w:val="00DE795C"/>
    <w:rsid w:val="00DF1289"/>
    <w:rsid w:val="00DF1568"/>
    <w:rsid w:val="00DF4A08"/>
    <w:rsid w:val="00DF5EA2"/>
    <w:rsid w:val="00DF712F"/>
    <w:rsid w:val="00DF7CF9"/>
    <w:rsid w:val="00E00708"/>
    <w:rsid w:val="00E0601E"/>
    <w:rsid w:val="00E06502"/>
    <w:rsid w:val="00E10280"/>
    <w:rsid w:val="00E11961"/>
    <w:rsid w:val="00E11B37"/>
    <w:rsid w:val="00E1400B"/>
    <w:rsid w:val="00E144FF"/>
    <w:rsid w:val="00E164B8"/>
    <w:rsid w:val="00E166BF"/>
    <w:rsid w:val="00E1687F"/>
    <w:rsid w:val="00E20455"/>
    <w:rsid w:val="00E22D0E"/>
    <w:rsid w:val="00E26B66"/>
    <w:rsid w:val="00E303E6"/>
    <w:rsid w:val="00E320DA"/>
    <w:rsid w:val="00E32F77"/>
    <w:rsid w:val="00E3568E"/>
    <w:rsid w:val="00E357B8"/>
    <w:rsid w:val="00E378A5"/>
    <w:rsid w:val="00E40171"/>
    <w:rsid w:val="00E404E7"/>
    <w:rsid w:val="00E44320"/>
    <w:rsid w:val="00E44EB1"/>
    <w:rsid w:val="00E45872"/>
    <w:rsid w:val="00E471A9"/>
    <w:rsid w:val="00E47A65"/>
    <w:rsid w:val="00E52147"/>
    <w:rsid w:val="00E525C2"/>
    <w:rsid w:val="00E56EC0"/>
    <w:rsid w:val="00E64EC0"/>
    <w:rsid w:val="00E6530C"/>
    <w:rsid w:val="00E655E3"/>
    <w:rsid w:val="00E6782C"/>
    <w:rsid w:val="00E70C89"/>
    <w:rsid w:val="00E70D8F"/>
    <w:rsid w:val="00E733FE"/>
    <w:rsid w:val="00E74F73"/>
    <w:rsid w:val="00E80118"/>
    <w:rsid w:val="00E81363"/>
    <w:rsid w:val="00E82268"/>
    <w:rsid w:val="00E83BCA"/>
    <w:rsid w:val="00E842F1"/>
    <w:rsid w:val="00E90804"/>
    <w:rsid w:val="00E90C2E"/>
    <w:rsid w:val="00E91D03"/>
    <w:rsid w:val="00E93E41"/>
    <w:rsid w:val="00E9471D"/>
    <w:rsid w:val="00E94BA7"/>
    <w:rsid w:val="00E96031"/>
    <w:rsid w:val="00E977C2"/>
    <w:rsid w:val="00EA07E9"/>
    <w:rsid w:val="00EA319B"/>
    <w:rsid w:val="00EA32D8"/>
    <w:rsid w:val="00EA3920"/>
    <w:rsid w:val="00EA6597"/>
    <w:rsid w:val="00EA6FF8"/>
    <w:rsid w:val="00EB0F0E"/>
    <w:rsid w:val="00EB381D"/>
    <w:rsid w:val="00EB5043"/>
    <w:rsid w:val="00EC1F22"/>
    <w:rsid w:val="00EC1F4E"/>
    <w:rsid w:val="00EC1FFF"/>
    <w:rsid w:val="00EC2A3E"/>
    <w:rsid w:val="00EC3FE8"/>
    <w:rsid w:val="00EC448E"/>
    <w:rsid w:val="00EC60EE"/>
    <w:rsid w:val="00EC7933"/>
    <w:rsid w:val="00ED2A5A"/>
    <w:rsid w:val="00ED3569"/>
    <w:rsid w:val="00ED4460"/>
    <w:rsid w:val="00EE053E"/>
    <w:rsid w:val="00EE158B"/>
    <w:rsid w:val="00EE3801"/>
    <w:rsid w:val="00EE4FD7"/>
    <w:rsid w:val="00EE79CD"/>
    <w:rsid w:val="00EF06FD"/>
    <w:rsid w:val="00EF0ED3"/>
    <w:rsid w:val="00EF185A"/>
    <w:rsid w:val="00EF5499"/>
    <w:rsid w:val="00EF5DAA"/>
    <w:rsid w:val="00F01498"/>
    <w:rsid w:val="00F01E30"/>
    <w:rsid w:val="00F020CF"/>
    <w:rsid w:val="00F03A91"/>
    <w:rsid w:val="00F06A23"/>
    <w:rsid w:val="00F1345A"/>
    <w:rsid w:val="00F14EE8"/>
    <w:rsid w:val="00F16152"/>
    <w:rsid w:val="00F17AD2"/>
    <w:rsid w:val="00F214E5"/>
    <w:rsid w:val="00F23457"/>
    <w:rsid w:val="00F24BCE"/>
    <w:rsid w:val="00F24CBC"/>
    <w:rsid w:val="00F27425"/>
    <w:rsid w:val="00F27995"/>
    <w:rsid w:val="00F30AEC"/>
    <w:rsid w:val="00F31EA6"/>
    <w:rsid w:val="00F323CD"/>
    <w:rsid w:val="00F350AF"/>
    <w:rsid w:val="00F36D7B"/>
    <w:rsid w:val="00F40976"/>
    <w:rsid w:val="00F41CD5"/>
    <w:rsid w:val="00F46060"/>
    <w:rsid w:val="00F51D68"/>
    <w:rsid w:val="00F51E17"/>
    <w:rsid w:val="00F523DD"/>
    <w:rsid w:val="00F543B9"/>
    <w:rsid w:val="00F5534C"/>
    <w:rsid w:val="00F55715"/>
    <w:rsid w:val="00F55BF4"/>
    <w:rsid w:val="00F64C26"/>
    <w:rsid w:val="00F75492"/>
    <w:rsid w:val="00F7719C"/>
    <w:rsid w:val="00F81153"/>
    <w:rsid w:val="00F82E9D"/>
    <w:rsid w:val="00F82EE5"/>
    <w:rsid w:val="00F83B09"/>
    <w:rsid w:val="00F85E32"/>
    <w:rsid w:val="00F8663A"/>
    <w:rsid w:val="00F87309"/>
    <w:rsid w:val="00F905F8"/>
    <w:rsid w:val="00F931AC"/>
    <w:rsid w:val="00F93200"/>
    <w:rsid w:val="00F939BC"/>
    <w:rsid w:val="00F94FA4"/>
    <w:rsid w:val="00F951FA"/>
    <w:rsid w:val="00F96370"/>
    <w:rsid w:val="00F965F3"/>
    <w:rsid w:val="00FA03BA"/>
    <w:rsid w:val="00FA046F"/>
    <w:rsid w:val="00FA431E"/>
    <w:rsid w:val="00FA5A70"/>
    <w:rsid w:val="00FA6170"/>
    <w:rsid w:val="00FA7198"/>
    <w:rsid w:val="00FB03D1"/>
    <w:rsid w:val="00FB0B92"/>
    <w:rsid w:val="00FB153F"/>
    <w:rsid w:val="00FB2680"/>
    <w:rsid w:val="00FB45D1"/>
    <w:rsid w:val="00FB5041"/>
    <w:rsid w:val="00FB6CFD"/>
    <w:rsid w:val="00FC0057"/>
    <w:rsid w:val="00FC1396"/>
    <w:rsid w:val="00FC1A2B"/>
    <w:rsid w:val="00FC258A"/>
    <w:rsid w:val="00FC5912"/>
    <w:rsid w:val="00FC786D"/>
    <w:rsid w:val="00FD110E"/>
    <w:rsid w:val="00FD1A3E"/>
    <w:rsid w:val="00FD1ACE"/>
    <w:rsid w:val="00FD30C3"/>
    <w:rsid w:val="00FD55CE"/>
    <w:rsid w:val="00FE0DAC"/>
    <w:rsid w:val="00FE1383"/>
    <w:rsid w:val="00FE582A"/>
    <w:rsid w:val="00FE7A45"/>
    <w:rsid w:val="00FF0055"/>
    <w:rsid w:val="00FF0C77"/>
    <w:rsid w:val="00FF109C"/>
    <w:rsid w:val="00FF1DDB"/>
    <w:rsid w:val="00FF5605"/>
    <w:rsid w:val="00FF5D41"/>
    <w:rsid w:val="00FF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."/>
  <w:listSeparator w:val=";"/>
  <w14:docId w14:val="6B84C549"/>
  <w15:docId w15:val="{04574015-00A9-45DF-B9C8-FB355EE8F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6B306A"/>
    <w:pPr>
      <w:jc w:val="both"/>
    </w:pPr>
    <w:rPr>
      <w:rFonts w:ascii="Arial" w:hAnsi="Arial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E1687F"/>
    <w:pPr>
      <w:keepNext/>
      <w:numPr>
        <w:numId w:val="1"/>
      </w:numPr>
      <w:spacing w:before="480" w:after="12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absatz"/>
    <w:link w:val="berschrift2Zchn"/>
    <w:uiPriority w:val="9"/>
    <w:qFormat/>
    <w:rsid w:val="00DA0202"/>
    <w:pPr>
      <w:keepNext/>
      <w:numPr>
        <w:ilvl w:val="1"/>
        <w:numId w:val="1"/>
      </w:numPr>
      <w:spacing w:before="240" w:after="12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autoRedefine/>
    <w:qFormat/>
    <w:rsid w:val="003E475B"/>
    <w:pPr>
      <w:keepNext/>
      <w:numPr>
        <w:ilvl w:val="2"/>
        <w:numId w:val="1"/>
      </w:numPr>
      <w:spacing w:before="240" w:after="120"/>
      <w:outlineLvl w:val="2"/>
    </w:pPr>
    <w:rPr>
      <w:rFonts w:cs="Arial"/>
      <w:b/>
      <w:bCs/>
      <w:sz w:val="22"/>
      <w:szCs w:val="26"/>
      <w:lang w:val="de-DE"/>
    </w:rPr>
  </w:style>
  <w:style w:type="paragraph" w:styleId="berschrift4">
    <w:name w:val="heading 4"/>
    <w:basedOn w:val="Standard"/>
    <w:next w:val="Standard"/>
    <w:qFormat/>
    <w:rsid w:val="003A7437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aliases w:val="titres"/>
    <w:basedOn w:val="Standard"/>
    <w:next w:val="Standard"/>
    <w:qFormat/>
    <w:rsid w:val="003A7437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3A7437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3A7437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3A7437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3A7437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E1687F"/>
    <w:rPr>
      <w:rFonts w:ascii="Arial" w:hAnsi="Arial" w:cs="Arial"/>
      <w:b/>
      <w:bCs/>
      <w:kern w:val="32"/>
      <w:sz w:val="28"/>
      <w:szCs w:val="32"/>
    </w:rPr>
  </w:style>
  <w:style w:type="paragraph" w:customStyle="1" w:styleId="Standardabsatz">
    <w:name w:val="Standardabsatz"/>
    <w:basedOn w:val="Standard"/>
    <w:link w:val="StandardabsatzZchn"/>
    <w:rsid w:val="00272B05"/>
    <w:pPr>
      <w:keepLines/>
      <w:tabs>
        <w:tab w:val="left" w:pos="2268"/>
      </w:tabs>
      <w:spacing w:before="60" w:after="60"/>
      <w:ind w:left="851"/>
    </w:pPr>
  </w:style>
  <w:style w:type="character" w:customStyle="1" w:styleId="StandardabsatzZchn">
    <w:name w:val="Standardabsatz Zchn"/>
    <w:basedOn w:val="Absatz-Standardschriftart"/>
    <w:link w:val="Standardabsatz"/>
    <w:rsid w:val="00272B05"/>
    <w:rPr>
      <w:rFonts w:ascii="Arial" w:hAnsi="Arial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C5440"/>
    <w:rPr>
      <w:rFonts w:ascii="Arial" w:hAnsi="Arial" w:cs="Arial"/>
      <w:b/>
      <w:bCs/>
      <w:iCs/>
      <w:sz w:val="24"/>
      <w:szCs w:val="28"/>
    </w:rPr>
  </w:style>
  <w:style w:type="character" w:styleId="Hyperlink">
    <w:name w:val="Hyperlink"/>
    <w:basedOn w:val="Absatz-Standardschriftart"/>
    <w:uiPriority w:val="99"/>
    <w:rsid w:val="00D446D5"/>
    <w:rPr>
      <w:color w:val="0000FF"/>
      <w:u w:val="single"/>
    </w:rPr>
  </w:style>
  <w:style w:type="table" w:styleId="Tabellenraster">
    <w:name w:val="Table Grid"/>
    <w:basedOn w:val="NormaleTabelle"/>
    <w:uiPriority w:val="59"/>
    <w:rsid w:val="00630A8D"/>
    <w:pPr>
      <w:keepNext/>
    </w:pPr>
    <w:tblPr>
      <w:tblInd w:w="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left"/>
      </w:pPr>
      <w:tblPr/>
      <w:tcPr>
        <w:shd w:val="clear" w:color="auto" w:fill="CBFDC7"/>
        <w:vAlign w:val="center"/>
      </w:tcPr>
    </w:tblStylePr>
    <w:tblStylePr w:type="lastRow">
      <w:tblPr/>
      <w:tcPr>
        <w:tcBorders>
          <w:top w:val="doub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customStyle="1" w:styleId="StandardabsatzEng">
    <w:name w:val="Standardabsatz Eng"/>
    <w:basedOn w:val="Standardabsatz"/>
    <w:rsid w:val="00CD21EE"/>
    <w:pPr>
      <w:spacing w:after="40"/>
    </w:pPr>
  </w:style>
  <w:style w:type="paragraph" w:styleId="Sprechblasentext">
    <w:name w:val="Balloon Text"/>
    <w:basedOn w:val="Standard"/>
    <w:semiHidden/>
    <w:rsid w:val="007541B1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semiHidden/>
    <w:rsid w:val="007541B1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7541B1"/>
    <w:rPr>
      <w:szCs w:val="20"/>
    </w:rPr>
  </w:style>
  <w:style w:type="paragraph" w:styleId="Kommentarthema">
    <w:name w:val="annotation subject"/>
    <w:basedOn w:val="Kommentartext"/>
    <w:next w:val="Kommentartext"/>
    <w:semiHidden/>
    <w:rsid w:val="007541B1"/>
    <w:rPr>
      <w:b/>
      <w:bCs/>
    </w:rPr>
  </w:style>
  <w:style w:type="paragraph" w:styleId="Titel">
    <w:name w:val="Title"/>
    <w:basedOn w:val="Standard"/>
    <w:qFormat/>
    <w:rsid w:val="00B12973"/>
    <w:pPr>
      <w:spacing w:after="200"/>
      <w:jc w:val="left"/>
      <w:outlineLvl w:val="0"/>
    </w:pPr>
    <w:rPr>
      <w:rFonts w:cs="Arial"/>
      <w:b/>
      <w:bCs/>
      <w:kern w:val="28"/>
      <w:sz w:val="30"/>
      <w:szCs w:val="32"/>
    </w:rPr>
  </w:style>
  <w:style w:type="table" w:customStyle="1" w:styleId="TabellengitternetzLinks">
    <w:name w:val="Tabellengitternetz Links"/>
    <w:basedOn w:val="Tabellenraster"/>
    <w:rsid w:val="00C8254F"/>
    <w:tblPr/>
    <w:tblStylePr w:type="firstRow">
      <w:pPr>
        <w:jc w:val="left"/>
      </w:pPr>
      <w:tblPr/>
      <w:tcPr>
        <w:shd w:val="clear" w:color="auto" w:fill="FFFF99"/>
        <w:vAlign w:val="center"/>
      </w:tcPr>
    </w:tblStylePr>
    <w:tblStylePr w:type="lastRow">
      <w:tblPr/>
      <w:tcPr>
        <w:tcBorders>
          <w:top w:val="doub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customStyle="1" w:styleId="StandardabsatzListe">
    <w:name w:val="Standardabsatz Liste"/>
    <w:basedOn w:val="Standardabsatz"/>
    <w:rsid w:val="00495123"/>
    <w:pPr>
      <w:numPr>
        <w:numId w:val="2"/>
      </w:numPr>
    </w:pPr>
    <w:rPr>
      <w:rFonts w:cs="Arial"/>
    </w:rPr>
  </w:style>
  <w:style w:type="paragraph" w:styleId="Kopfzeile">
    <w:name w:val="header"/>
    <w:basedOn w:val="Standard"/>
    <w:link w:val="KopfzeileZchn"/>
    <w:rsid w:val="00617F4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74320F"/>
    <w:rPr>
      <w:rFonts w:ascii="Arial" w:hAnsi="Arial"/>
      <w:szCs w:val="24"/>
    </w:rPr>
  </w:style>
  <w:style w:type="paragraph" w:styleId="Fuzeile">
    <w:name w:val="footer"/>
    <w:basedOn w:val="Standard"/>
    <w:rsid w:val="00617F4A"/>
    <w:pPr>
      <w:tabs>
        <w:tab w:val="center" w:pos="4536"/>
        <w:tab w:val="right" w:pos="9072"/>
      </w:tabs>
    </w:pPr>
  </w:style>
  <w:style w:type="table" w:customStyle="1" w:styleId="TabellengitternetzFillout">
    <w:name w:val="Tabellengitternetz Fillout"/>
    <w:basedOn w:val="Tabellenraster"/>
    <w:rsid w:val="000009FD"/>
    <w:rPr>
      <w:rFonts w:ascii="Arial" w:hAnsi="Arial"/>
    </w:rPr>
    <w:tblPr>
      <w:tblStyleRowBandSize w:val="1"/>
      <w:tblStyleColBandSize w:val="1"/>
    </w:tblPr>
    <w:tcPr>
      <w:vAlign w:val="bottom"/>
    </w:tcPr>
    <w:tblStylePr w:type="firstRow">
      <w:pPr>
        <w:jc w:val="left"/>
      </w:pPr>
      <w:tblPr/>
      <w:tcPr>
        <w:shd w:val="clear" w:color="auto" w:fill="FFFF99"/>
        <w:vAlign w:val="center"/>
      </w:tcPr>
    </w:tblStylePr>
    <w:tblStylePr w:type="lastRow">
      <w:tblPr/>
      <w:tcPr>
        <w:tcBorders>
          <w:top w:val="doub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dotted" w:sz="4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</w:style>
  <w:style w:type="paragraph" w:styleId="Verzeichnis1">
    <w:name w:val="toc 1"/>
    <w:next w:val="Standard"/>
    <w:uiPriority w:val="39"/>
    <w:rsid w:val="00DF1289"/>
    <w:pPr>
      <w:spacing w:before="120" w:after="120"/>
    </w:pPr>
    <w:rPr>
      <w:rFonts w:asciiTheme="minorHAnsi" w:hAnsiTheme="minorHAnsi"/>
      <w:b/>
      <w:bCs/>
      <w:caps/>
    </w:rPr>
  </w:style>
  <w:style w:type="paragraph" w:customStyle="1" w:styleId="StandardZentriert">
    <w:name w:val="Standard Zentriert"/>
    <w:basedOn w:val="Standard"/>
    <w:rsid w:val="002C5440"/>
    <w:pPr>
      <w:jc w:val="center"/>
    </w:pPr>
    <w:rPr>
      <w:szCs w:val="20"/>
    </w:rPr>
  </w:style>
  <w:style w:type="paragraph" w:styleId="Dokumentstruktur">
    <w:name w:val="Document Map"/>
    <w:basedOn w:val="Standard"/>
    <w:semiHidden/>
    <w:rsid w:val="00C41159"/>
    <w:pPr>
      <w:shd w:val="clear" w:color="auto" w:fill="000080"/>
    </w:pPr>
    <w:rPr>
      <w:rFonts w:ascii="Tahoma" w:hAnsi="Tahoma" w:cs="Tahoma"/>
      <w:szCs w:val="20"/>
    </w:rPr>
  </w:style>
  <w:style w:type="table" w:styleId="HelleSchattierung-Akzent1">
    <w:name w:val="Light Shading Accent 1"/>
    <w:basedOn w:val="NormaleTabelle"/>
    <w:uiPriority w:val="60"/>
    <w:rsid w:val="00490E35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ittlereSchattierung1-Akzent5">
    <w:name w:val="Medium Shading 1 Accent 5"/>
    <w:basedOn w:val="NormaleTabelle"/>
    <w:uiPriority w:val="63"/>
    <w:rsid w:val="00430037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HelleListe-Akzent5">
    <w:name w:val="Light List Accent 5"/>
    <w:basedOn w:val="NormaleTabelle"/>
    <w:uiPriority w:val="61"/>
    <w:rsid w:val="00E11B37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4BACC6" w:themeFill="accent5"/>
        <w:vAlign w:val="center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styleId="Fett">
    <w:name w:val="Strong"/>
    <w:basedOn w:val="Absatz-Standardschriftart"/>
    <w:qFormat/>
    <w:rsid w:val="000866BA"/>
    <w:rPr>
      <w:b/>
      <w:bCs/>
    </w:rPr>
  </w:style>
  <w:style w:type="table" w:styleId="Tabellendesign">
    <w:name w:val="Table Theme"/>
    <w:basedOn w:val="NormaleTabelle"/>
    <w:rsid w:val="0005230D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D07D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ervorhebung">
    <w:name w:val="Emphasis"/>
    <w:basedOn w:val="Absatz-Standardschriftart"/>
    <w:qFormat/>
    <w:rsid w:val="00992D91"/>
    <w:rPr>
      <w:i/>
      <w:iCs/>
    </w:rPr>
  </w:style>
  <w:style w:type="character" w:styleId="Platzhaltertext">
    <w:name w:val="Placeholder Text"/>
    <w:basedOn w:val="Absatz-Standardschriftart"/>
    <w:uiPriority w:val="99"/>
    <w:semiHidden/>
    <w:rsid w:val="00E357B8"/>
    <w:rPr>
      <w:color w:val="808080"/>
    </w:rPr>
  </w:style>
  <w:style w:type="paragraph" w:styleId="Listenabsatz">
    <w:name w:val="List Paragraph"/>
    <w:basedOn w:val="Standard"/>
    <w:uiPriority w:val="34"/>
    <w:qFormat/>
    <w:rsid w:val="007D3D1C"/>
    <w:pPr>
      <w:ind w:left="720"/>
      <w:contextualSpacing/>
    </w:pPr>
  </w:style>
  <w:style w:type="paragraph" w:customStyle="1" w:styleId="StandardLinks025cm">
    <w:name w:val="Standard Links:  0.25 cm"/>
    <w:basedOn w:val="Standard"/>
    <w:rsid w:val="00F350AF"/>
    <w:pPr>
      <w:ind w:left="142"/>
    </w:pPr>
    <w:rPr>
      <w:szCs w:val="20"/>
    </w:rPr>
  </w:style>
  <w:style w:type="paragraph" w:styleId="Verzeichnis2">
    <w:name w:val="toc 2"/>
    <w:basedOn w:val="Standard"/>
    <w:next w:val="Standard"/>
    <w:autoRedefine/>
    <w:uiPriority w:val="39"/>
    <w:rsid w:val="00DF1289"/>
    <w:pPr>
      <w:ind w:left="200"/>
      <w:jc w:val="left"/>
    </w:pPr>
    <w:rPr>
      <w:rFonts w:asciiTheme="minorHAnsi" w:hAnsiTheme="minorHAnsi"/>
      <w:smallCaps/>
      <w:szCs w:val="20"/>
    </w:rPr>
  </w:style>
  <w:style w:type="character" w:customStyle="1" w:styleId="Hilfetext">
    <w:name w:val="Hilfetext"/>
    <w:basedOn w:val="Absatz-Standardschriftart"/>
    <w:uiPriority w:val="1"/>
    <w:qFormat/>
    <w:rsid w:val="008E48E4"/>
    <w:rPr>
      <w:b w:val="0"/>
      <w:bCs/>
      <w:i/>
      <w:vanish/>
      <w:color w:val="C0504D" w:themeColor="accent2"/>
      <w:sz w:val="16"/>
    </w:rPr>
  </w:style>
  <w:style w:type="paragraph" w:customStyle="1" w:styleId="Standardabsatzeingerckt">
    <w:name w:val="Standardabsatz eingerückt"/>
    <w:basedOn w:val="Standardabsatz"/>
    <w:rsid w:val="00AC1C83"/>
    <w:pPr>
      <w:ind w:left="1416"/>
    </w:pPr>
    <w:rPr>
      <w:szCs w:val="20"/>
    </w:rPr>
  </w:style>
  <w:style w:type="paragraph" w:customStyle="1" w:styleId="Absatz0">
    <w:name w:val="Absatz 0"/>
    <w:basedOn w:val="Standard"/>
    <w:rsid w:val="00D827C0"/>
    <w:pPr>
      <w:tabs>
        <w:tab w:val="left" w:pos="851"/>
      </w:tabs>
      <w:ind w:left="864"/>
    </w:pPr>
    <w:rPr>
      <w:sz w:val="22"/>
      <w:szCs w:val="20"/>
      <w:lang w:val="de-DE" w:eastAsia="de-DE"/>
    </w:rPr>
  </w:style>
  <w:style w:type="paragraph" w:customStyle="1" w:styleId="Titel3">
    <w:name w:val="Titel3"/>
    <w:basedOn w:val="Standard"/>
    <w:rsid w:val="00D827C0"/>
    <w:pPr>
      <w:spacing w:before="120" w:after="120"/>
      <w:ind w:left="854"/>
    </w:pPr>
    <w:rPr>
      <w:b/>
      <w:bCs/>
      <w:sz w:val="22"/>
      <w:szCs w:val="20"/>
      <w:lang w:eastAsia="de-DE"/>
    </w:rPr>
  </w:style>
  <w:style w:type="paragraph" w:styleId="Verzeichnis3">
    <w:name w:val="toc 3"/>
    <w:basedOn w:val="Standard"/>
    <w:next w:val="Standard"/>
    <w:autoRedefine/>
    <w:uiPriority w:val="39"/>
    <w:rsid w:val="00F85E32"/>
    <w:pPr>
      <w:ind w:left="400"/>
      <w:jc w:val="left"/>
    </w:pPr>
    <w:rPr>
      <w:rFonts w:asciiTheme="minorHAnsi" w:hAnsiTheme="minorHAnsi"/>
      <w:i/>
      <w:iCs/>
      <w:szCs w:val="20"/>
    </w:rPr>
  </w:style>
  <w:style w:type="paragraph" w:styleId="Verzeichnis4">
    <w:name w:val="toc 4"/>
    <w:basedOn w:val="Standard"/>
    <w:next w:val="Standard"/>
    <w:autoRedefine/>
    <w:rsid w:val="00F85E32"/>
    <w:pPr>
      <w:ind w:left="600"/>
      <w:jc w:val="left"/>
    </w:pPr>
    <w:rPr>
      <w:rFonts w:asciiTheme="minorHAnsi" w:hAnsiTheme="minorHAnsi"/>
      <w:sz w:val="18"/>
      <w:szCs w:val="18"/>
    </w:rPr>
  </w:style>
  <w:style w:type="paragraph" w:styleId="Verzeichnis5">
    <w:name w:val="toc 5"/>
    <w:basedOn w:val="Standard"/>
    <w:next w:val="Standard"/>
    <w:autoRedefine/>
    <w:rsid w:val="00F85E32"/>
    <w:pPr>
      <w:ind w:left="800"/>
      <w:jc w:val="left"/>
    </w:pPr>
    <w:rPr>
      <w:rFonts w:asciiTheme="minorHAnsi" w:hAnsiTheme="minorHAnsi"/>
      <w:sz w:val="18"/>
      <w:szCs w:val="18"/>
    </w:rPr>
  </w:style>
  <w:style w:type="paragraph" w:styleId="Verzeichnis6">
    <w:name w:val="toc 6"/>
    <w:basedOn w:val="Standard"/>
    <w:next w:val="Standard"/>
    <w:autoRedefine/>
    <w:rsid w:val="00F85E32"/>
    <w:pPr>
      <w:ind w:left="1000"/>
      <w:jc w:val="left"/>
    </w:pPr>
    <w:rPr>
      <w:rFonts w:asciiTheme="minorHAnsi" w:hAnsiTheme="minorHAnsi"/>
      <w:sz w:val="18"/>
      <w:szCs w:val="18"/>
    </w:rPr>
  </w:style>
  <w:style w:type="paragraph" w:styleId="Verzeichnis7">
    <w:name w:val="toc 7"/>
    <w:basedOn w:val="Standard"/>
    <w:next w:val="Standard"/>
    <w:autoRedefine/>
    <w:rsid w:val="00F85E32"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Verzeichnis8">
    <w:name w:val="toc 8"/>
    <w:basedOn w:val="Standard"/>
    <w:next w:val="Standard"/>
    <w:autoRedefine/>
    <w:rsid w:val="00F85E32"/>
    <w:pPr>
      <w:ind w:left="1400"/>
      <w:jc w:val="left"/>
    </w:pPr>
    <w:rPr>
      <w:rFonts w:asciiTheme="minorHAnsi" w:hAnsiTheme="minorHAnsi"/>
      <w:sz w:val="18"/>
      <w:szCs w:val="18"/>
    </w:rPr>
  </w:style>
  <w:style w:type="paragraph" w:styleId="Verzeichnis9">
    <w:name w:val="toc 9"/>
    <w:basedOn w:val="Standard"/>
    <w:next w:val="Standard"/>
    <w:autoRedefine/>
    <w:rsid w:val="00F85E32"/>
    <w:pPr>
      <w:ind w:left="1600"/>
      <w:jc w:val="left"/>
    </w:pPr>
    <w:rPr>
      <w:rFonts w:asciiTheme="minorHAnsi" w:hAnsiTheme="minorHAnsi"/>
      <w:sz w:val="18"/>
      <w:szCs w:val="18"/>
    </w:rPr>
  </w:style>
  <w:style w:type="paragraph" w:customStyle="1" w:styleId="FormatvorlageLinks125cm">
    <w:name w:val="Formatvorlage Links:  1.25 cm"/>
    <w:basedOn w:val="Standard"/>
    <w:rsid w:val="00D65325"/>
    <w:pPr>
      <w:ind w:left="567"/>
    </w:pPr>
    <w:rPr>
      <w:szCs w:val="20"/>
    </w:rPr>
  </w:style>
  <w:style w:type="paragraph" w:customStyle="1" w:styleId="Standard0">
    <w:name w:val=". Standard"/>
    <w:basedOn w:val="Standard"/>
    <w:uiPriority w:val="99"/>
    <w:rsid w:val="00D65325"/>
    <w:pPr>
      <w:autoSpaceDE w:val="0"/>
      <w:autoSpaceDN w:val="0"/>
      <w:spacing w:after="120"/>
      <w:ind w:left="426"/>
    </w:pPr>
    <w:rPr>
      <w:rFonts w:cs="Arial"/>
      <w:sz w:val="22"/>
      <w:szCs w:val="22"/>
      <w:lang w:val="de-DE" w:eastAsia="de-DE"/>
    </w:rPr>
  </w:style>
  <w:style w:type="paragraph" w:customStyle="1" w:styleId="StandardvorTabelle">
    <w:name w:val="Standard vor Tabelle"/>
    <w:basedOn w:val="Standard"/>
    <w:qFormat/>
    <w:rsid w:val="00D65325"/>
    <w:pPr>
      <w:spacing w:after="120"/>
    </w:pPr>
  </w:style>
  <w:style w:type="paragraph" w:customStyle="1" w:styleId="StandardEinzug">
    <w:name w:val="Standard Einzug"/>
    <w:basedOn w:val="Standard"/>
    <w:qFormat/>
    <w:rsid w:val="00D65325"/>
    <w:pPr>
      <w:tabs>
        <w:tab w:val="left" w:pos="2268"/>
      </w:tabs>
      <w:spacing w:after="60"/>
      <w:ind w:left="709"/>
      <w:jc w:val="left"/>
    </w:pPr>
    <w:rPr>
      <w:sz w:val="22"/>
      <w:lang w:eastAsia="de-DE"/>
    </w:rPr>
  </w:style>
  <w:style w:type="character" w:customStyle="1" w:styleId="Strich">
    <w:name w:val="Strich"/>
    <w:basedOn w:val="Absatz-Standardschriftart"/>
    <w:rsid w:val="00D65325"/>
    <w:rPr>
      <w:rFonts w:ascii="Arial Black" w:hAnsi="Arial Black"/>
      <w:b/>
      <w:bCs/>
      <w:color w:val="FFFF00"/>
    </w:rPr>
  </w:style>
  <w:style w:type="paragraph" w:customStyle="1" w:styleId="Formulartitel">
    <w:name w:val="Formulartitel"/>
    <w:basedOn w:val="Standard"/>
    <w:rsid w:val="00D65325"/>
    <w:pPr>
      <w:tabs>
        <w:tab w:val="left" w:pos="1205"/>
        <w:tab w:val="left" w:pos="2338"/>
        <w:tab w:val="left" w:pos="2906"/>
        <w:tab w:val="left" w:pos="3474"/>
        <w:tab w:val="left" w:pos="3815"/>
        <w:tab w:val="right" w:pos="9923"/>
      </w:tabs>
      <w:spacing w:before="60"/>
      <w:jc w:val="left"/>
    </w:pPr>
    <w:rPr>
      <w:rFonts w:cs="Arial"/>
      <w:b/>
      <w:bCs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semiHidden/>
    <w:rsid w:val="00F14EE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04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e" ma:contentTypeID="0x010100F656BE6FCCCE76449A1CE3A3A2D0ECBC00B1A3B5EF9FF14C47A07985C54356BA01" ma:contentTypeVersion="17" ma:contentTypeDescription="" ma:contentTypeScope="" ma:versionID="2cd8b251f587865d6c29b884a893b7f6">
  <xsd:schema xmlns:xsd="http://www.w3.org/2001/XMLSchema" xmlns:xs="http://www.w3.org/2001/XMLSchema" xmlns:p="http://schemas.microsoft.com/office/2006/metadata/properties" xmlns:ns2="680a97f7-ebbf-4137-bcc7-6f2425b89869" targetNamespace="http://schemas.microsoft.com/office/2006/metadata/properties" ma:root="true" ma:fieldsID="ea14a70b5cf0064afa8ea9317bf1271b" ns2:_="">
    <xsd:import namespace="680a97f7-ebbf-4137-bcc7-6f2425b8986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okumententyp" minOccurs="0"/>
                <xsd:element ref="ns2:Sitzungsdokument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a97f7-ebbf-4137-bcc7-6f2425b8986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Beständige ID" ma:description="ID beim Hinzufügen beibehalten." ma:hidden="true" ma:internalName="_dlc_DocIdPersistId" ma:readOnly="false">
      <xsd:simpleType>
        <xsd:restriction base="dms:Boolean"/>
      </xsd:simpleType>
    </xsd:element>
    <xsd:element name="Dokumententyp" ma:index="11" nillable="true" ma:displayName="Dokumententyp" ma:default="Import" ma:format="Dropdown" ma:internalName="Dokumententyp" ma:readOnly="false">
      <xsd:simpleType>
        <xsd:restriction base="dms:Choice">
          <xsd:enumeration value="Abrechnung"/>
          <xsd:enumeration value="Angebot"/>
          <xsd:enumeration value="Antrag/Auftrag"/>
          <xsd:enumeration value="Auftragsbestätigung"/>
          <xsd:enumeration value="Arbeitspapier"/>
          <xsd:enumeration value="Berichte"/>
          <xsd:enumeration value="Bestellung"/>
          <xsd:enumeration value="Bürgschaft"/>
          <xsd:enumeration value="Change Request"/>
          <xsd:enumeration value="Checkliste"/>
          <xsd:enumeration value="Dokumentation"/>
          <xsd:enumeration value="Formular"/>
          <xsd:enumeration value="Gesetzestext"/>
          <xsd:enumeration value="Import"/>
          <xsd:enumeration value="Interne Information"/>
          <xsd:enumeration value="Konzept"/>
          <xsd:enumeration value="Korrespondenz"/>
          <xsd:enumeration value="Lastenheft"/>
          <xsd:enumeration value="Liste"/>
          <xsd:enumeration value="Memo"/>
          <xsd:enumeration value="Multimedia"/>
          <xsd:enumeration value="Organigramm"/>
          <xsd:enumeration value="Öffentliche Information"/>
          <xsd:enumeration value="Pflichtenheft"/>
          <xsd:enumeration value="Projektplan"/>
          <xsd:enumeration value="Präsentation"/>
          <xsd:enumeration value="Protokoll"/>
          <xsd:enumeration value="Prozesse"/>
          <xsd:enumeration value="Rechnung"/>
          <xsd:enumeration value="Schema"/>
          <xsd:enumeration value="Spezifikation"/>
          <xsd:enumeration value="Terminplan"/>
          <xsd:enumeration value="Vereinbarung"/>
          <xsd:enumeration value="Vertrag"/>
          <xsd:enumeration value="Weisung"/>
          <xsd:enumeration value="Zahlungserinnerung"/>
          <xsd:enumeration value="Zeichnung"/>
        </xsd:restriction>
      </xsd:simpleType>
    </xsd:element>
    <xsd:element name="Sitzungsdokumentation" ma:index="12" nillable="true" ma:displayName="Sitzungsdokumentation" ma:format="DateOnly" ma:internalName="Sitzungsdokumentation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itzungsdokumentation xmlns="680a97f7-ebbf-4137-bcc7-6f2425b89869" xsi:nil="true"/>
    <Dokumententyp xmlns="680a97f7-ebbf-4137-bcc7-6f2425b89869">Import</Dokumententyp>
    <_dlc_DocId xmlns="680a97f7-ebbf-4137-bcc7-6f2425b89869">FCWKSZK2U2NN-900555279-26183</_dlc_DocId>
    <_dlc_DocIdUrl xmlns="680a97f7-ebbf-4137-bcc7-6f2425b89869">
      <Url>https://portal.bvb.ch/projekte/taskforce/aginfra/_layouts/15/DocIdRedir.aspx?ID=FCWKSZK2U2NN-900555279-26183</Url>
      <Description>FCWKSZK2U2NN-900555279-26183</Description>
    </_dlc_DocIdUrl>
    <_dlc_DocIdPersistId xmlns="680a97f7-ebbf-4137-bcc7-6f2425b89869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B2992-5367-4F29-A72C-0A45A31579C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5A2D90F-1495-45E7-BA24-029C56ADB8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0a97f7-ebbf-4137-bcc7-6f2425b898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37BD22-E691-4FFD-AAEC-A96B66966C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3BA1E5-C8CF-4F67-9211-D9D8580491D6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044B9694-3A83-437C-8DD5-8D31217C1733}">
  <ds:schemaRefs>
    <ds:schemaRef ds:uri="680a97f7-ebbf-4137-bcc7-6f2425b89869"/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74E7331F-3B0C-4EAA-8951-4A63E1A3B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3918E8AF</Template>
  <TotalTime>0</TotalTime>
  <Pages>13</Pages>
  <Words>1095</Words>
  <Characters>11003</Characters>
  <Application>Microsoft Office Word</Application>
  <DocSecurity>0</DocSecurity>
  <Lines>91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1019_Teil_D1_Angaben_des_Anbieters</vt:lpstr>
    </vt:vector>
  </TitlesOfParts>
  <Company>HP</Company>
  <LinksUpToDate>false</LinksUpToDate>
  <CharactersWithSpaces>12074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1019_Teil_D1_Angaben_des_Anbieters</dc:title>
  <dc:creator>jschaer</dc:creator>
  <cp:keywords>Rahmenverträge, BVB</cp:keywords>
  <cp:lastModifiedBy>Fässler Martin</cp:lastModifiedBy>
  <cp:revision>11</cp:revision>
  <cp:lastPrinted>2019-11-25T09:58:00Z</cp:lastPrinted>
  <dcterms:created xsi:type="dcterms:W3CDTF">2019-11-05T12:58:00Z</dcterms:created>
  <dcterms:modified xsi:type="dcterms:W3CDTF">2019-11-25T09:58:00Z</dcterms:modified>
  <cp:category>BVB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genstand">
    <vt:lpwstr>Ausschreibung Musterprojekt</vt:lpwstr>
  </property>
  <property fmtid="{D5CDD505-2E9C-101B-9397-08002B2CF9AE}" pid="3" name="Eingabedatum">
    <vt:lpwstr>Freitag, 12. Oktober 2012, 15:00</vt:lpwstr>
  </property>
  <property fmtid="{D5CDD505-2E9C-101B-9397-08002B2CF9AE}" pid="4" name="BVB Name">
    <vt:lpwstr>Basler Verkehrs-Betriebe (BVB)</vt:lpwstr>
  </property>
  <property fmtid="{D5CDD505-2E9C-101B-9397-08002B2CF9AE}" pid="5" name="BVB Adresse Strasse">
    <vt:lpwstr>Münchensteinerstrasse 91</vt:lpwstr>
  </property>
  <property fmtid="{D5CDD505-2E9C-101B-9397-08002B2CF9AE}" pid="6" name="BVB Adresse Ort">
    <vt:lpwstr>CH-4052 Basel</vt:lpwstr>
  </property>
  <property fmtid="{D5CDD505-2E9C-101B-9397-08002B2CF9AE}" pid="7" name="Termin Fragestellung">
    <vt:lpwstr>Mittwoch, 19. September 2012</vt:lpwstr>
  </property>
  <property fmtid="{D5CDD505-2E9C-101B-9397-08002B2CF9AE}" pid="8" name="Termin Fragebeantwortung">
    <vt:lpwstr>Mittwoch, 26. September 2012</vt:lpwstr>
  </property>
  <property fmtid="{D5CDD505-2E9C-101B-9397-08002B2CF9AE}" pid="9" name="Teile_A_Bestimmungen">
    <vt:lpwstr>Teil A: Bestimmungen zum Vergabeverfahren</vt:lpwstr>
  </property>
  <property fmtid="{D5CDD505-2E9C-101B-9397-08002B2CF9AE}" pid="10" name="Teile_A_Deckblatt">
    <vt:lpwstr>Teil A: Deckblatt</vt:lpwstr>
  </property>
  <property fmtid="{D5CDD505-2E9C-101B-9397-08002B2CF9AE}" pid="11" name="Teile_A_Inhaltsverzeichnis">
    <vt:lpwstr>Teil A: Inhaltsverzeichnis / Checkliste</vt:lpwstr>
  </property>
  <property fmtid="{D5CDD505-2E9C-101B-9397-08002B2CF9AE}" pid="12" name="Teile_B_Vertragsurkunde">
    <vt:lpwstr>Teil B: Vorgesehener Kaufvertrag</vt:lpwstr>
  </property>
  <property fmtid="{D5CDD505-2E9C-101B-9397-08002B2CF9AE}" pid="13" name="Teile_B_BB">
    <vt:lpwstr>Teil B: Allgemeine Bestimmungen der BVB</vt:lpwstr>
  </property>
  <property fmtid="{D5CDD505-2E9C-101B-9397-08002B2CF9AE}" pid="14" name="Teile_B_Leistungsbeschrieb">
    <vt:lpwstr>Teil B: Leistungsbeschrieb, Pläne</vt:lpwstr>
  </property>
  <property fmtid="{D5CDD505-2E9C-101B-9397-08002B2CF9AE}" pid="15" name="Ablage">
    <vt:lpwstr>Kommunikation</vt:lpwstr>
  </property>
  <property fmtid="{D5CDD505-2E9C-101B-9397-08002B2CF9AE}" pid="16" name="Fristen_Zahlungsfrist">
    <vt:i4>60</vt:i4>
  </property>
  <property fmtid="{D5CDD505-2E9C-101B-9397-08002B2CF9AE}" pid="17" name="Person_BVB_Projektleiter_Name">
    <vt:lpwstr>Michael Bont</vt:lpwstr>
  </property>
  <property fmtid="{D5CDD505-2E9C-101B-9397-08002B2CF9AE}" pid="18" name="Person_BVB_Projektleiter_Telefon">
    <vt:lpwstr>+41 61 685 29 01</vt:lpwstr>
  </property>
  <property fmtid="{D5CDD505-2E9C-101B-9397-08002B2CF9AE}" pid="19" name="Person_BVB_Quali_Name">
    <vt:lpwstr>Beat Lehmann</vt:lpwstr>
  </property>
  <property fmtid="{D5CDD505-2E9C-101B-9397-08002B2CF9AE}" pid="20" name="Person_BVB_Quali_Telefon">
    <vt:lpwstr>+41 61 685 29 85</vt:lpwstr>
  </property>
  <property fmtid="{D5CDD505-2E9C-101B-9397-08002B2CF9AE}" pid="21" name="Teile_C_Bewertung">
    <vt:lpwstr>Teil C: Angaben des Anbieters</vt:lpwstr>
  </property>
  <property fmtid="{D5CDD505-2E9C-101B-9397-08002B2CF9AE}" pid="22" name="Teile_C_Bewertung Eig">
    <vt:lpwstr>Teil C: Angaben zur Bewertung der Eignungskriterien</vt:lpwstr>
  </property>
  <property fmtid="{D5CDD505-2E9C-101B-9397-08002B2CF9AE}" pid="23" name="Teile_C_Bewertung_Zuschlag">
    <vt:lpwstr>Teil C: Angaben zur Prüfung der Zuschlagskriterien</vt:lpwstr>
  </property>
  <property fmtid="{D5CDD505-2E9C-101B-9397-08002B2CF9AE}" pid="24" name="Teile_D_Preisblatt">
    <vt:lpwstr>Teil D: Preisblatt</vt:lpwstr>
  </property>
  <property fmtid="{D5CDD505-2E9C-101B-9397-08002B2CF9AE}" pid="25" name="Termin_Versand Unterlagen">
    <vt:lpwstr>Samstag, 1. September 2012</vt:lpwstr>
  </property>
  <property fmtid="{D5CDD505-2E9C-101B-9397-08002B2CF9AE}" pid="26" name="Termin_Anbieterbesprechungen">
    <vt:lpwstr>KW 43 2012</vt:lpwstr>
  </property>
  <property fmtid="{D5CDD505-2E9C-101B-9397-08002B2CF9AE}" pid="27" name="Termin_Vergabe">
    <vt:lpwstr>Montag, 5. November 2012</vt:lpwstr>
  </property>
  <property fmtid="{D5CDD505-2E9C-101B-9397-08002B2CF9AE}" pid="28" name="Termin_Offertöffnung">
    <vt:lpwstr>Freitag, 12. Oktober 2012</vt:lpwstr>
  </property>
  <property fmtid="{D5CDD505-2E9C-101B-9397-08002B2CF9AE}" pid="29" name="Teile_B_AnleitungSchienenschleifen">
    <vt:lpwstr>Teil B: BVB-Arbeitsanweisung Schienenschleifen</vt:lpwstr>
  </property>
  <property fmtid="{D5CDD505-2E9C-101B-9397-08002B2CF9AE}" pid="30" name="Person_BVB_Projektleiter_Titel">
    <vt:lpwstr>Leiter BVB Infrastruktur</vt:lpwstr>
  </property>
  <property fmtid="{D5CDD505-2E9C-101B-9397-08002B2CF9AE}" pid="31" name="Teile_D_Leistungsverzeichnis">
    <vt:lpwstr>Teil D: Leistungsverzeichnis</vt:lpwstr>
  </property>
  <property fmtid="{D5CDD505-2E9C-101B-9397-08002B2CF9AE}" pid="32" name="Teile_C_TechBericht">
    <vt:lpwstr>Teil C: Technischer Bericht des Unternehmers</vt:lpwstr>
  </property>
  <property fmtid="{D5CDD505-2E9C-101B-9397-08002B2CF9AE}" pid="33" name="Dauer">
    <vt:lpwstr>drei</vt:lpwstr>
  </property>
  <property fmtid="{D5CDD505-2E9C-101B-9397-08002B2CF9AE}" pid="34" name="Teil_B_AllgBest">
    <vt:lpwstr>Teil B: Allgemeine Bestimmungen im Gleisbau der BVB</vt:lpwstr>
  </property>
  <property fmtid="{D5CDD505-2E9C-101B-9397-08002B2CF9AE}" pid="35" name="ContentTypeId">
    <vt:lpwstr>0x010100F656BE6FCCCE76449A1CE3A3A2D0ECBC00B1A3B5EF9FF14C47A07985C54356BA01</vt:lpwstr>
  </property>
  <property fmtid="{D5CDD505-2E9C-101B-9397-08002B2CF9AE}" pid="36" name="Prozess">
    <vt:lpwstr>16;#12.4|823d2a85-1a76-421e-b247-6f693cd7eb3b;#121;#12.4.2|95294c2c-02db-4790-b132-d44283ac3a6b</vt:lpwstr>
  </property>
  <property fmtid="{D5CDD505-2E9C-101B-9397-08002B2CF9AE}" pid="37" name="Bereich">
    <vt:lpwstr/>
  </property>
  <property fmtid="{D5CDD505-2E9C-101B-9397-08002B2CF9AE}" pid="38" name="Dokumentenart">
    <vt:lpwstr>5;#FO|ec59045b-bb03-48dc-95c2-5dcd6a2aa1fd</vt:lpwstr>
  </property>
  <property fmtid="{D5CDD505-2E9C-101B-9397-08002B2CF9AE}" pid="39" name="Prozesseigner1">
    <vt:lpwstr>379;#Leiter Materialwirtschaft|805081ff-73d7-4161-86a6-fe0390bd82dc</vt:lpwstr>
  </property>
  <property fmtid="{D5CDD505-2E9C-101B-9397-08002B2CF9AE}" pid="40" name="Kriterien_x0020_Technik">
    <vt:lpwstr/>
  </property>
  <property fmtid="{D5CDD505-2E9C-101B-9397-08002B2CF9AE}" pid="41" name="Kriterien Technik">
    <vt:lpwstr/>
  </property>
  <property fmtid="{D5CDD505-2E9C-101B-9397-08002B2CF9AE}" pid="42" name="_dlc_DocIdItemGuid">
    <vt:lpwstr>32fe3696-b9c4-471e-a168-90837b06afbc</vt:lpwstr>
  </property>
  <property fmtid="{D5CDD505-2E9C-101B-9397-08002B2CF9AE}" pid="43" name="Vertragspartner">
    <vt:lpwstr/>
  </property>
  <property fmtid="{D5CDD505-2E9C-101B-9397-08002B2CF9AE}" pid="44" name="Verteiler">
    <vt:lpwstr/>
  </property>
  <property fmtid="{D5CDD505-2E9C-101B-9397-08002B2CF9AE}" pid="45" name="Absender">
    <vt:lpwstr/>
  </property>
  <property fmtid="{D5CDD505-2E9C-101B-9397-08002B2CF9AE}" pid="46" name="Multimediaart">
    <vt:lpwstr/>
  </property>
  <property fmtid="{D5CDD505-2E9C-101B-9397-08002B2CF9AE}" pid="47" name="System-Objekt-Thema">
    <vt:lpwstr/>
  </property>
  <property fmtid="{D5CDD505-2E9C-101B-9397-08002B2CF9AE}" pid="48" name="Gremium">
    <vt:lpwstr/>
  </property>
  <property fmtid="{D5CDD505-2E9C-101B-9397-08002B2CF9AE}" pid="49" name="ReportCategory">
    <vt:lpwstr/>
  </property>
  <property fmtid="{D5CDD505-2E9C-101B-9397-08002B2CF9AE}" pid="50" name="Vereinbarungsgegenstand">
    <vt:lpwstr/>
  </property>
  <property fmtid="{D5CDD505-2E9C-101B-9397-08002B2CF9AE}" pid="51" name="Dokumentationsart">
    <vt:lpwstr/>
  </property>
  <property fmtid="{D5CDD505-2E9C-101B-9397-08002B2CF9AE}" pid="52" name="Objekt">
    <vt:lpwstr/>
  </property>
  <property fmtid="{D5CDD505-2E9C-101B-9397-08002B2CF9AE}" pid="53" name="ReportDescription">
    <vt:lpwstr/>
  </property>
  <property fmtid="{D5CDD505-2E9C-101B-9397-08002B2CF9AE}" pid="54" name="Vertragsgegenstand">
    <vt:lpwstr/>
  </property>
  <property fmtid="{D5CDD505-2E9C-101B-9397-08002B2CF9AE}" pid="55" name="ReportStatus">
    <vt:lpwstr/>
  </property>
  <property fmtid="{D5CDD505-2E9C-101B-9397-08002B2CF9AE}" pid="56" name="Prozesstyp">
    <vt:lpwstr/>
  </property>
  <property fmtid="{D5CDD505-2E9C-101B-9397-08002B2CF9AE}" pid="57" name="Teilnehmer">
    <vt:lpwstr/>
  </property>
  <property fmtid="{D5CDD505-2E9C-101B-9397-08002B2CF9AE}" pid="58" name="Anlass">
    <vt:lpwstr/>
  </property>
  <property fmtid="{D5CDD505-2E9C-101B-9397-08002B2CF9AE}" pid="59" name="Software">
    <vt:lpwstr/>
  </property>
  <property fmtid="{D5CDD505-2E9C-101B-9397-08002B2CF9AE}" pid="60" name="Listenart">
    <vt:lpwstr/>
  </property>
  <property fmtid="{D5CDD505-2E9C-101B-9397-08002B2CF9AE}" pid="61" name="Protokollart">
    <vt:lpwstr/>
  </property>
  <property fmtid="{D5CDD505-2E9C-101B-9397-08002B2CF9AE}" pid="62" name="System-Lieferant">
    <vt:lpwstr/>
  </property>
  <property fmtid="{D5CDD505-2E9C-101B-9397-08002B2CF9AE}" pid="63" name="Prozessstatus">
    <vt:lpwstr/>
  </property>
  <property fmtid="{D5CDD505-2E9C-101B-9397-08002B2CF9AE}" pid="64" name="URL">
    <vt:lpwstr/>
  </property>
  <property fmtid="{D5CDD505-2E9C-101B-9397-08002B2CF9AE}" pid="65" name="Thema">
    <vt:lpwstr/>
  </property>
  <property fmtid="{D5CDD505-2E9C-101B-9397-08002B2CF9AE}" pid="66" name="Hardware">
    <vt:lpwstr/>
  </property>
  <property fmtid="{D5CDD505-2E9C-101B-9397-08002B2CF9AE}" pid="67" name="Korrespondenzart">
    <vt:lpwstr/>
  </property>
  <property fmtid="{D5CDD505-2E9C-101B-9397-08002B2CF9AE}" pid="68" name="Empfänger">
    <vt:lpwstr/>
  </property>
  <property fmtid="{D5CDD505-2E9C-101B-9397-08002B2CF9AE}" pid="69" name="Parteien">
    <vt:lpwstr/>
  </property>
  <property fmtid="{D5CDD505-2E9C-101B-9397-08002B2CF9AE}" pid="70" name="Lieferobjekt">
    <vt:lpwstr/>
  </property>
  <property fmtid="{D5CDD505-2E9C-101B-9397-08002B2CF9AE}" pid="71" name="Lieferant">
    <vt:lpwstr/>
  </property>
</Properties>
</file>